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C1C66" w14:textId="77777777" w:rsidR="005C3913" w:rsidRPr="007B7B3B" w:rsidRDefault="005C3913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Description of the Scheme</w:t>
      </w:r>
    </w:p>
    <w:p w14:paraId="4678109D" w14:textId="4AF6C242" w:rsidR="00367C7B" w:rsidRPr="007830A2" w:rsidRDefault="00367C7B" w:rsidP="00367C7B">
      <w:pPr>
        <w:ind w:left="567"/>
        <w:jc w:val="both"/>
        <w:rPr>
          <w:rFonts w:asciiTheme="minorHAnsi" w:hAnsiTheme="minorHAnsi" w:cstheme="minorHAnsi"/>
          <w:shd w:val="clear" w:color="auto" w:fill="FFFFFF"/>
        </w:rPr>
      </w:pPr>
      <w:r>
        <w:rPr>
          <w:rFonts w:asciiTheme="minorHAnsi" w:hAnsiTheme="minorHAnsi" w:cstheme="minorHAnsi"/>
          <w:shd w:val="clear" w:color="auto" w:fill="FFFFFF"/>
        </w:rPr>
        <w:t>The objective of the scheme is to p</w:t>
      </w:r>
      <w:r w:rsidRPr="00367C7B">
        <w:rPr>
          <w:rFonts w:asciiTheme="minorHAnsi" w:hAnsiTheme="minorHAnsi" w:cstheme="minorHAnsi"/>
          <w:shd w:val="clear" w:color="auto" w:fill="FFFFFF"/>
        </w:rPr>
        <w:t>rovid</w:t>
      </w:r>
      <w:r>
        <w:rPr>
          <w:rFonts w:asciiTheme="minorHAnsi" w:hAnsiTheme="minorHAnsi" w:cstheme="minorHAnsi"/>
          <w:shd w:val="clear" w:color="auto" w:fill="FFFFFF"/>
        </w:rPr>
        <w:t>e</w:t>
      </w:r>
      <w:r w:rsidRPr="00367C7B">
        <w:rPr>
          <w:rFonts w:asciiTheme="minorHAnsi" w:hAnsiTheme="minorHAnsi" w:cstheme="minorHAnsi"/>
          <w:shd w:val="clear" w:color="auto" w:fill="FFFFFF"/>
        </w:rPr>
        <w:t xml:space="preserve"> financial</w:t>
      </w:r>
      <w:r>
        <w:rPr>
          <w:rFonts w:asciiTheme="minorHAnsi" w:hAnsiTheme="minorHAnsi" w:cstheme="minorHAnsi"/>
          <w:shd w:val="clear" w:color="auto" w:fill="FFFFFF"/>
        </w:rPr>
        <w:t xml:space="preserve"> </w:t>
      </w:r>
      <w:r w:rsidRPr="00367C7B">
        <w:rPr>
          <w:rFonts w:asciiTheme="minorHAnsi" w:hAnsiTheme="minorHAnsi" w:cstheme="minorHAnsi"/>
          <w:shd w:val="clear" w:color="auto" w:fill="FFFFFF"/>
        </w:rPr>
        <w:t>assistance to Rural and Urban poor women in Self Help Groups</w:t>
      </w:r>
      <w:r w:rsidR="00925220">
        <w:rPr>
          <w:rFonts w:asciiTheme="minorHAnsi" w:hAnsiTheme="minorHAnsi" w:cstheme="minorHAnsi"/>
          <w:shd w:val="clear" w:color="auto" w:fill="FFFFFF"/>
        </w:rPr>
        <w:t xml:space="preserve"> (SHGs)</w:t>
      </w:r>
      <w:r w:rsidRPr="00367C7B">
        <w:rPr>
          <w:rFonts w:asciiTheme="minorHAnsi" w:hAnsiTheme="minorHAnsi" w:cstheme="minorHAnsi"/>
          <w:shd w:val="clear" w:color="auto" w:fill="FFFFFF"/>
        </w:rPr>
        <w:t xml:space="preserve"> who availed</w:t>
      </w:r>
      <w:r>
        <w:rPr>
          <w:rFonts w:asciiTheme="minorHAnsi" w:hAnsiTheme="minorHAnsi" w:cstheme="minorHAnsi"/>
          <w:shd w:val="clear" w:color="auto" w:fill="FFFFFF"/>
        </w:rPr>
        <w:t xml:space="preserve"> </w:t>
      </w:r>
      <w:r w:rsidRPr="00367C7B">
        <w:rPr>
          <w:rFonts w:asciiTheme="minorHAnsi" w:hAnsiTheme="minorHAnsi" w:cstheme="minorHAnsi"/>
          <w:shd w:val="clear" w:color="auto" w:fill="FFFFFF"/>
        </w:rPr>
        <w:t>bank loans for financial needs by reimbursement of entire bank outstanding</w:t>
      </w:r>
      <w:r>
        <w:rPr>
          <w:rFonts w:asciiTheme="minorHAnsi" w:hAnsiTheme="minorHAnsi" w:cstheme="minorHAnsi"/>
          <w:shd w:val="clear" w:color="auto" w:fill="FFFFFF"/>
        </w:rPr>
        <w:t xml:space="preserve"> </w:t>
      </w:r>
      <w:r w:rsidRPr="00367C7B">
        <w:rPr>
          <w:rFonts w:asciiTheme="minorHAnsi" w:hAnsiTheme="minorHAnsi" w:cstheme="minorHAnsi"/>
          <w:shd w:val="clear" w:color="auto" w:fill="FFFFFF"/>
        </w:rPr>
        <w:t>loan amount as on 11.04.2019 in four instalments from the financial year 2020-21</w:t>
      </w:r>
      <w:r>
        <w:rPr>
          <w:rFonts w:asciiTheme="minorHAnsi" w:hAnsiTheme="minorHAnsi" w:cstheme="minorHAnsi"/>
          <w:shd w:val="clear" w:color="auto" w:fill="FFFFFF"/>
        </w:rPr>
        <w:t xml:space="preserve"> </w:t>
      </w:r>
      <w:r w:rsidRPr="00367C7B">
        <w:rPr>
          <w:rFonts w:asciiTheme="minorHAnsi" w:hAnsiTheme="minorHAnsi" w:cstheme="minorHAnsi"/>
          <w:shd w:val="clear" w:color="auto" w:fill="FFFFFF"/>
        </w:rPr>
        <w:t>through respective Welfare Corporations</w:t>
      </w:r>
      <w:r w:rsidR="00880635">
        <w:rPr>
          <w:rFonts w:asciiTheme="minorHAnsi" w:hAnsiTheme="minorHAnsi" w:cstheme="minorHAnsi"/>
          <w:shd w:val="clear" w:color="auto" w:fill="FFFFFF"/>
        </w:rPr>
        <w:t>.</w:t>
      </w:r>
    </w:p>
    <w:p w14:paraId="1531118C" w14:textId="12363CDF" w:rsidR="006877E6" w:rsidRPr="007B7B3B" w:rsidRDefault="00406125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Functionary Responsible for Scheme Delivery</w:t>
      </w:r>
    </w:p>
    <w:p w14:paraId="0701B129" w14:textId="70269D04" w:rsidR="00984BDE" w:rsidRDefault="00ED757F" w:rsidP="00581FAD">
      <w:pPr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HAnsi"/>
          <w:lang w:eastAsia="en-IN"/>
        </w:rPr>
      </w:pPr>
      <w:r w:rsidRPr="00A821E8">
        <w:rPr>
          <w:rFonts w:asciiTheme="minorHAnsi" w:hAnsiTheme="minorHAnsi" w:cstheme="minorHAnsi"/>
          <w:b/>
          <w:bCs/>
          <w:lang w:eastAsia="en-IN"/>
        </w:rPr>
        <w:t>Rural</w:t>
      </w:r>
      <w:r w:rsidR="000F0FA9" w:rsidRPr="00BA3AF8">
        <w:rPr>
          <w:rFonts w:asciiTheme="minorHAnsi" w:hAnsiTheme="minorHAnsi" w:cstheme="minorHAnsi"/>
          <w:b/>
          <w:bCs/>
          <w:lang w:eastAsia="en-IN"/>
        </w:rPr>
        <w:t>:</w:t>
      </w:r>
      <w:r w:rsidR="000F0FA9">
        <w:rPr>
          <w:rFonts w:asciiTheme="minorHAnsi" w:hAnsiTheme="minorHAnsi" w:cstheme="minorHAnsi"/>
          <w:lang w:eastAsia="en-IN"/>
        </w:rPr>
        <w:t xml:space="preserve"> </w:t>
      </w:r>
      <w:r w:rsidR="000A4A80">
        <w:rPr>
          <w:rFonts w:asciiTheme="minorHAnsi" w:hAnsiTheme="minorHAnsi" w:cstheme="minorHAnsi"/>
          <w:lang w:eastAsia="en-IN"/>
        </w:rPr>
        <w:t>Society for Elimination of Rural Poverty (</w:t>
      </w:r>
      <w:r w:rsidR="00DD4EF4">
        <w:rPr>
          <w:rFonts w:asciiTheme="minorHAnsi" w:hAnsiTheme="minorHAnsi" w:cstheme="minorHAnsi"/>
          <w:lang w:eastAsia="en-IN"/>
        </w:rPr>
        <w:t>SERP</w:t>
      </w:r>
      <w:r w:rsidR="000A4A80">
        <w:rPr>
          <w:rFonts w:asciiTheme="minorHAnsi" w:hAnsiTheme="minorHAnsi" w:cstheme="minorHAnsi"/>
          <w:lang w:eastAsia="en-IN"/>
        </w:rPr>
        <w:t>)</w:t>
      </w:r>
      <w:r w:rsidR="00D07479">
        <w:rPr>
          <w:rFonts w:asciiTheme="minorHAnsi" w:hAnsiTheme="minorHAnsi" w:cstheme="minorHAnsi"/>
          <w:lang w:eastAsia="en-IN"/>
        </w:rPr>
        <w:t xml:space="preserve"> – </w:t>
      </w:r>
      <w:r w:rsidR="00DD4EF4">
        <w:rPr>
          <w:rFonts w:asciiTheme="minorHAnsi" w:hAnsiTheme="minorHAnsi" w:cstheme="minorHAnsi"/>
          <w:lang w:eastAsia="en-IN"/>
        </w:rPr>
        <w:t>Village Organisation Assistant (VOA),</w:t>
      </w:r>
      <w:r w:rsidR="00A821E8">
        <w:rPr>
          <w:rFonts w:asciiTheme="minorHAnsi" w:hAnsiTheme="minorHAnsi" w:cstheme="minorHAnsi"/>
          <w:lang w:eastAsia="en-IN"/>
        </w:rPr>
        <w:t xml:space="preserve"> </w:t>
      </w:r>
      <w:r w:rsidR="00D07479">
        <w:rPr>
          <w:rFonts w:asciiTheme="minorHAnsi" w:hAnsiTheme="minorHAnsi" w:cstheme="minorHAnsi"/>
          <w:lang w:eastAsia="en-IN"/>
        </w:rPr>
        <w:t>Community Coordinator (CC)</w:t>
      </w:r>
      <w:r w:rsidR="0005583B">
        <w:rPr>
          <w:rFonts w:asciiTheme="minorHAnsi" w:hAnsiTheme="minorHAnsi" w:cstheme="minorHAnsi"/>
          <w:lang w:eastAsia="en-IN"/>
        </w:rPr>
        <w:t>, Assistant Project Manager (APM), Area Coordinator (AC).</w:t>
      </w:r>
    </w:p>
    <w:p w14:paraId="3925AB66" w14:textId="46C56756" w:rsidR="00ED757F" w:rsidRPr="00644351" w:rsidRDefault="00ED757F" w:rsidP="00581FAD">
      <w:pPr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HAnsi"/>
          <w:lang w:eastAsia="en-IN"/>
        </w:rPr>
      </w:pPr>
      <w:r w:rsidRPr="00A821E8">
        <w:rPr>
          <w:rFonts w:asciiTheme="minorHAnsi" w:hAnsiTheme="minorHAnsi" w:cstheme="minorHAnsi"/>
          <w:b/>
          <w:bCs/>
          <w:lang w:eastAsia="en-IN"/>
        </w:rPr>
        <w:t>Urban</w:t>
      </w:r>
      <w:r w:rsidR="000F0FA9" w:rsidRPr="00BA3AF8">
        <w:rPr>
          <w:rFonts w:asciiTheme="minorHAnsi" w:hAnsiTheme="minorHAnsi" w:cstheme="minorHAnsi"/>
          <w:b/>
          <w:bCs/>
          <w:lang w:eastAsia="en-IN"/>
        </w:rPr>
        <w:t>:</w:t>
      </w:r>
      <w:r w:rsidR="000F0FA9">
        <w:rPr>
          <w:rFonts w:asciiTheme="minorHAnsi" w:hAnsiTheme="minorHAnsi" w:cstheme="minorHAnsi"/>
          <w:lang w:eastAsia="en-IN"/>
        </w:rPr>
        <w:t xml:space="preserve"> </w:t>
      </w:r>
      <w:r w:rsidR="000A4A80">
        <w:rPr>
          <w:rFonts w:asciiTheme="minorHAnsi" w:hAnsiTheme="minorHAnsi" w:cstheme="minorHAnsi"/>
          <w:lang w:eastAsia="en-IN"/>
        </w:rPr>
        <w:t>Mission for Elimination of Poverty in Municipal Areas (</w:t>
      </w:r>
      <w:r w:rsidR="00DD4EF4">
        <w:rPr>
          <w:rFonts w:asciiTheme="minorHAnsi" w:hAnsiTheme="minorHAnsi" w:cstheme="minorHAnsi"/>
          <w:lang w:eastAsia="en-IN"/>
        </w:rPr>
        <w:t>MEPMA</w:t>
      </w:r>
      <w:r w:rsidR="000A4A80">
        <w:rPr>
          <w:rFonts w:asciiTheme="minorHAnsi" w:hAnsiTheme="minorHAnsi" w:cstheme="minorHAnsi"/>
          <w:lang w:eastAsia="en-IN"/>
        </w:rPr>
        <w:t>)</w:t>
      </w:r>
      <w:r w:rsidR="00D07479">
        <w:rPr>
          <w:rFonts w:asciiTheme="minorHAnsi" w:hAnsiTheme="minorHAnsi" w:cstheme="minorHAnsi"/>
          <w:lang w:eastAsia="en-IN"/>
        </w:rPr>
        <w:t xml:space="preserve"> – Community Organiser (CO)</w:t>
      </w:r>
      <w:r w:rsidR="002C67E7">
        <w:rPr>
          <w:rFonts w:asciiTheme="minorHAnsi" w:hAnsiTheme="minorHAnsi" w:cstheme="minorHAnsi"/>
          <w:lang w:eastAsia="en-IN"/>
        </w:rPr>
        <w:t>, City Mission Manager (CMM), Project Director (PD).</w:t>
      </w:r>
    </w:p>
    <w:p w14:paraId="4038D391" w14:textId="396769F7" w:rsidR="007D05A8" w:rsidRPr="007B7B3B" w:rsidRDefault="006C2167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13C71A54" w14:textId="047F2972" w:rsidR="006E402C" w:rsidRPr="00441DD3" w:rsidRDefault="006E402C" w:rsidP="00441DD3">
      <w:pPr>
        <w:autoSpaceDE w:val="0"/>
        <w:autoSpaceDN w:val="0"/>
        <w:adjustRightInd w:val="0"/>
        <w:spacing w:line="240" w:lineRule="auto"/>
        <w:ind w:left="567" w:right="40"/>
        <w:jc w:val="both"/>
        <w:rPr>
          <w:rFonts w:asciiTheme="minorHAnsi" w:hAnsiTheme="minorHAnsi" w:cstheme="minorHAnsi"/>
        </w:rPr>
      </w:pPr>
      <w:r w:rsidRPr="00441DD3">
        <w:rPr>
          <w:rFonts w:asciiTheme="minorHAnsi" w:hAnsiTheme="minorHAnsi" w:cstheme="minorHAnsi"/>
        </w:rPr>
        <w:t xml:space="preserve">The beneficiary must meet the following criteria </w:t>
      </w:r>
      <w:r w:rsidR="006861BA" w:rsidRPr="00441DD3">
        <w:rPr>
          <w:rFonts w:asciiTheme="minorHAnsi" w:hAnsiTheme="minorHAnsi" w:cstheme="minorHAnsi"/>
        </w:rPr>
        <w:t>to</w:t>
      </w:r>
      <w:r w:rsidRPr="00441DD3">
        <w:rPr>
          <w:rFonts w:asciiTheme="minorHAnsi" w:hAnsiTheme="minorHAnsi" w:cstheme="minorHAnsi"/>
        </w:rPr>
        <w:t xml:space="preserve"> become eligible for financial assistance under this scheme:</w:t>
      </w:r>
    </w:p>
    <w:tbl>
      <w:tblPr>
        <w:tblW w:w="4717" w:type="pct"/>
        <w:tblInd w:w="559" w:type="dxa"/>
        <w:tblLayout w:type="fixed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50"/>
        <w:gridCol w:w="1983"/>
        <w:gridCol w:w="6511"/>
      </w:tblGrid>
      <w:tr w:rsidR="00484CF0" w:rsidRPr="00441DD3" w14:paraId="292BE532" w14:textId="77777777" w:rsidTr="00C02B90">
        <w:trPr>
          <w:trHeight w:hRule="exact" w:val="343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A5B7CB" w14:textId="77777777" w:rsidR="006C2167" w:rsidRPr="00441DD3" w:rsidRDefault="006C2167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41DD3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88D09E" w14:textId="42537949" w:rsidR="006C2167" w:rsidRPr="00441DD3" w:rsidRDefault="006C2167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41DD3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3091" w14:textId="783E180B" w:rsidR="006C2167" w:rsidRPr="00441DD3" w:rsidRDefault="00B047B2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  <w:lang w:val="en-IN"/>
              </w:rPr>
            </w:pPr>
            <w:r w:rsidRPr="00441DD3">
              <w:rPr>
                <w:rFonts w:cstheme="minorHAnsi"/>
                <w:sz w:val="22"/>
                <w:szCs w:val="22"/>
                <w:lang w:val="en-IN"/>
              </w:rPr>
              <w:t>Conditions</w:t>
            </w:r>
          </w:p>
        </w:tc>
      </w:tr>
      <w:tr w:rsidR="00920A80" w:rsidRPr="00441DD3" w14:paraId="57130A68" w14:textId="77777777" w:rsidTr="00C02B90">
        <w:trPr>
          <w:trHeight w:hRule="exact" w:val="39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CF894" w14:textId="2C389156" w:rsidR="00920A80" w:rsidRPr="00441DD3" w:rsidRDefault="00920A80" w:rsidP="00A83FA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8EE61" w14:textId="74D33D32" w:rsidR="00920A80" w:rsidRPr="00441DD3" w:rsidRDefault="00FD16C4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SHG Residentship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C3F3" w14:textId="47219D83" w:rsidR="00920A80" w:rsidRPr="00441DD3" w:rsidRDefault="008F43FB" w:rsidP="00920A80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SHG s</w:t>
            </w:r>
            <w:r w:rsidR="00D05FB1">
              <w:rPr>
                <w:rFonts w:asciiTheme="minorHAnsi" w:hAnsiTheme="minorHAnsi" w:cstheme="minorHAnsi"/>
              </w:rPr>
              <w:t>hould be a permanent resident of Andhra Pradesh</w:t>
            </w:r>
            <w:r w:rsidR="000A1333">
              <w:rPr>
                <w:rFonts w:asciiTheme="minorHAnsi" w:hAnsiTheme="minorHAnsi" w:cstheme="minorHAnsi"/>
              </w:rPr>
              <w:t>.</w:t>
            </w:r>
          </w:p>
        </w:tc>
      </w:tr>
      <w:tr w:rsidR="00920A80" w:rsidRPr="00441DD3" w14:paraId="1F7FEEDE" w14:textId="77777777" w:rsidTr="005D6722">
        <w:trPr>
          <w:trHeight w:hRule="exact" w:val="1392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0417A" w14:textId="77777777" w:rsidR="00920A80" w:rsidRPr="00441DD3" w:rsidRDefault="00920A80" w:rsidP="00A83FA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CC4C8" w14:textId="47E5AB25" w:rsidR="00920A80" w:rsidRPr="00441DD3" w:rsidRDefault="0067748C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SHG having Bank loan outstanding as on 11.04.2019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5EFDE" w14:textId="4369327E" w:rsidR="00920A80" w:rsidRPr="00441DD3" w:rsidRDefault="005F5C18" w:rsidP="006D5B92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Women </w:t>
            </w:r>
            <w:r w:rsidR="00A9047D">
              <w:rPr>
                <w:rFonts w:asciiTheme="minorHAnsi" w:hAnsiTheme="minorHAnsi" w:cstheme="minorHAnsi"/>
              </w:rPr>
              <w:t>Self</w:t>
            </w:r>
            <w:r w:rsidR="006B1C5E">
              <w:rPr>
                <w:rFonts w:asciiTheme="minorHAnsi" w:hAnsiTheme="minorHAnsi" w:cstheme="minorHAnsi"/>
              </w:rPr>
              <w:t xml:space="preserve"> </w:t>
            </w:r>
            <w:r w:rsidR="00A9047D">
              <w:rPr>
                <w:rFonts w:asciiTheme="minorHAnsi" w:hAnsiTheme="minorHAnsi" w:cstheme="minorHAnsi"/>
              </w:rPr>
              <w:t>Help</w:t>
            </w:r>
            <w:r w:rsidR="00DB7618">
              <w:rPr>
                <w:rFonts w:asciiTheme="minorHAnsi" w:hAnsiTheme="minorHAnsi" w:cstheme="minorHAnsi"/>
              </w:rPr>
              <w:t xml:space="preserve"> Groups</w:t>
            </w:r>
            <w:r w:rsidR="004704F8">
              <w:rPr>
                <w:rFonts w:asciiTheme="minorHAnsi" w:hAnsiTheme="minorHAnsi" w:cstheme="minorHAnsi"/>
              </w:rPr>
              <w:t xml:space="preserve"> (SHGs) availed bank finance</w:t>
            </w:r>
            <w:r w:rsidR="007C52FD">
              <w:rPr>
                <w:rFonts w:asciiTheme="minorHAnsi" w:hAnsiTheme="minorHAnsi" w:cstheme="minorHAnsi"/>
              </w:rPr>
              <w:t>/ loan</w:t>
            </w:r>
            <w:r w:rsidR="004704F8">
              <w:rPr>
                <w:rFonts w:asciiTheme="minorHAnsi" w:hAnsiTheme="minorHAnsi" w:cstheme="minorHAnsi"/>
              </w:rPr>
              <w:t xml:space="preserve"> under SHG Bank Linkage Scheme</w:t>
            </w:r>
            <w:r>
              <w:rPr>
                <w:rFonts w:asciiTheme="minorHAnsi" w:hAnsiTheme="minorHAnsi" w:cstheme="minorHAnsi"/>
              </w:rPr>
              <w:t xml:space="preserve"> fro</w:t>
            </w:r>
            <w:r w:rsidR="007E4405">
              <w:rPr>
                <w:rFonts w:asciiTheme="minorHAnsi" w:hAnsiTheme="minorHAnsi" w:cstheme="minorHAnsi"/>
              </w:rPr>
              <w:t xml:space="preserve">m Scheduled Commercial Banks, Regional Rural </w:t>
            </w:r>
            <w:r w:rsidR="00EE336A">
              <w:rPr>
                <w:rFonts w:asciiTheme="minorHAnsi" w:hAnsiTheme="minorHAnsi" w:cstheme="minorHAnsi"/>
              </w:rPr>
              <w:t>Banks,</w:t>
            </w:r>
            <w:r w:rsidR="007E4405">
              <w:rPr>
                <w:rFonts w:asciiTheme="minorHAnsi" w:hAnsiTheme="minorHAnsi" w:cstheme="minorHAnsi"/>
              </w:rPr>
              <w:t xml:space="preserve"> and Cooperative B</w:t>
            </w:r>
            <w:r w:rsidR="005D6722">
              <w:rPr>
                <w:rFonts w:asciiTheme="minorHAnsi" w:hAnsiTheme="minorHAnsi" w:cstheme="minorHAnsi"/>
              </w:rPr>
              <w:t>anks</w:t>
            </w:r>
            <w:r w:rsidR="00DA7273">
              <w:rPr>
                <w:rFonts w:asciiTheme="minorHAnsi" w:hAnsiTheme="minorHAnsi" w:cstheme="minorHAnsi"/>
              </w:rPr>
              <w:t xml:space="preserve">, </w:t>
            </w:r>
            <w:r w:rsidR="007E437C">
              <w:rPr>
                <w:rFonts w:asciiTheme="minorHAnsi" w:hAnsiTheme="minorHAnsi" w:cstheme="minorHAnsi"/>
              </w:rPr>
              <w:t xml:space="preserve">i.e., </w:t>
            </w:r>
            <w:r w:rsidR="00DA7273">
              <w:rPr>
                <w:rFonts w:asciiTheme="minorHAnsi" w:hAnsiTheme="minorHAnsi" w:cstheme="minorHAnsi"/>
              </w:rPr>
              <w:t>having bank loan outstanding balance as on 11.04.2019</w:t>
            </w:r>
            <w:r w:rsidR="007E437C">
              <w:rPr>
                <w:rFonts w:asciiTheme="minorHAnsi" w:hAnsiTheme="minorHAnsi" w:cstheme="minorHAnsi"/>
              </w:rPr>
              <w:t>.</w:t>
            </w:r>
          </w:p>
        </w:tc>
      </w:tr>
      <w:tr w:rsidR="00C861E8" w:rsidRPr="00441DD3" w14:paraId="6A5743A4" w14:textId="77777777" w:rsidTr="00880635">
        <w:trPr>
          <w:trHeight w:hRule="exact" w:val="154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44D2" w14:textId="77777777" w:rsidR="00C861E8" w:rsidRPr="00441DD3" w:rsidRDefault="00C861E8" w:rsidP="00A83FA5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C0E99" w14:textId="59754494" w:rsidR="00C861E8" w:rsidRPr="00441DD3" w:rsidRDefault="00C861E8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Specific Ineligibility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3D797" w14:textId="63514ABB" w:rsidR="00C861E8" w:rsidRDefault="00671D13" w:rsidP="00BB594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20" w:right="40"/>
              <w:rPr>
                <w:rFonts w:asciiTheme="minorHAnsi" w:hAnsiTheme="minorHAnsi" w:cstheme="minorHAnsi"/>
              </w:rPr>
            </w:pPr>
            <w:r w:rsidRPr="00A82B1F">
              <w:rPr>
                <w:rFonts w:asciiTheme="minorHAnsi" w:hAnsiTheme="minorHAnsi" w:cstheme="minorHAnsi"/>
              </w:rPr>
              <w:t>The Bank loan outstanding against any SHG which was classified as Non-Performing Assets (NPA)</w:t>
            </w:r>
            <w:r w:rsidR="00A82B1F" w:rsidRPr="00A82B1F">
              <w:rPr>
                <w:rFonts w:asciiTheme="minorHAnsi" w:hAnsiTheme="minorHAnsi" w:cstheme="minorHAnsi"/>
              </w:rPr>
              <w:t xml:space="preserve"> by the financial institution as on 11.04.2019.</w:t>
            </w:r>
          </w:p>
          <w:p w14:paraId="3C38CE83" w14:textId="0F832544" w:rsidR="00A82B1F" w:rsidRPr="00880635" w:rsidRDefault="00A82B1F" w:rsidP="00920A8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20"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Loan accounts closed on or before 11.04.2019 and loans availed</w:t>
            </w:r>
            <w:r w:rsidR="00664019">
              <w:rPr>
                <w:rFonts w:asciiTheme="minorHAnsi" w:hAnsiTheme="minorHAnsi" w:cstheme="minorHAnsi"/>
              </w:rPr>
              <w:t xml:space="preserve"> after 11.04.2019.</w:t>
            </w:r>
          </w:p>
        </w:tc>
      </w:tr>
    </w:tbl>
    <w:p w14:paraId="623E98EC" w14:textId="033B2CEF" w:rsidR="00CF666C" w:rsidRDefault="00CF666C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</w:p>
    <w:p w14:paraId="10378360" w14:textId="77777777" w:rsidR="00CF666C" w:rsidRDefault="00CF666C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  <w:r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  <w:br w:type="page"/>
      </w:r>
    </w:p>
    <w:p w14:paraId="26AFCCA7" w14:textId="2044260E" w:rsidR="00C32E54" w:rsidRPr="007B7B3B" w:rsidRDefault="00441DD3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>
        <w:rPr>
          <w:rFonts w:cs="Calibri Light"/>
          <w:lang w:val="en-IN"/>
        </w:rPr>
        <w:lastRenderedPageBreak/>
        <w:t>Workflow for the Scheme</w:t>
      </w:r>
    </w:p>
    <w:p w14:paraId="6287129B" w14:textId="7769E8D3" w:rsidR="004B602B" w:rsidRPr="008329DC" w:rsidRDefault="008329DC" w:rsidP="008329DC">
      <w:pPr>
        <w:autoSpaceDE w:val="0"/>
        <w:autoSpaceDN w:val="0"/>
        <w:adjustRightInd w:val="0"/>
        <w:spacing w:after="0" w:line="240" w:lineRule="auto"/>
        <w:ind w:left="142" w:right="5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329DC">
        <w:rPr>
          <w:rFonts w:asciiTheme="minorHAnsi" w:hAnsiTheme="minorHAnsi" w:cstheme="minorHAnsi"/>
          <w:b/>
          <w:bCs/>
          <w:sz w:val="20"/>
          <w:szCs w:val="20"/>
        </w:rPr>
        <w:t>For Rural</w:t>
      </w:r>
    </w:p>
    <w:p w14:paraId="3BC62126" w14:textId="51933CC3" w:rsidR="005C3913" w:rsidRDefault="00FD1D3E" w:rsidP="00101EB5">
      <w:pPr>
        <w:autoSpaceDE w:val="0"/>
        <w:autoSpaceDN w:val="0"/>
        <w:adjustRightInd w:val="0"/>
        <w:spacing w:after="0" w:line="240" w:lineRule="auto"/>
        <w:ind w:right="5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FCB7902" wp14:editId="78383554">
            <wp:extent cx="6299835" cy="6106795"/>
            <wp:effectExtent l="0" t="0" r="0" b="0"/>
            <wp:docPr id="2" name="Picture 2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610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3F236" w14:textId="77777777" w:rsidR="005B7A18" w:rsidRDefault="005B7A1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7E611E5" w14:textId="77777777" w:rsidR="008329DC" w:rsidRDefault="008329D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252F06C2" w14:textId="15BABCB4" w:rsidR="008329DC" w:rsidRPr="008329DC" w:rsidRDefault="008329DC" w:rsidP="008329D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329DC">
        <w:rPr>
          <w:rFonts w:asciiTheme="minorHAnsi" w:hAnsiTheme="minorHAnsi" w:cstheme="minorHAnsi"/>
          <w:b/>
          <w:bCs/>
          <w:sz w:val="20"/>
          <w:szCs w:val="20"/>
        </w:rPr>
        <w:lastRenderedPageBreak/>
        <w:t>For Urban</w:t>
      </w:r>
    </w:p>
    <w:p w14:paraId="47F71307" w14:textId="4E5C7FAD" w:rsidR="005C3913" w:rsidRDefault="003D33F7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D360E6F" wp14:editId="5CFDD196">
            <wp:extent cx="6299835" cy="6181725"/>
            <wp:effectExtent l="0" t="0" r="0" b="0"/>
            <wp:docPr id="3" name="Picture 3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618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7A18">
        <w:rPr>
          <w:rFonts w:asciiTheme="minorHAnsi" w:hAnsiTheme="minorHAnsi" w:cstheme="minorHAnsi"/>
          <w:sz w:val="20"/>
          <w:szCs w:val="20"/>
        </w:rPr>
        <w:t xml:space="preserve"> </w:t>
      </w:r>
      <w:r w:rsidR="005C3913">
        <w:rPr>
          <w:rFonts w:asciiTheme="minorHAnsi" w:hAnsiTheme="minorHAnsi" w:cstheme="minorHAnsi"/>
          <w:sz w:val="20"/>
          <w:szCs w:val="20"/>
        </w:rPr>
        <w:br w:type="page"/>
      </w:r>
    </w:p>
    <w:p w14:paraId="08C367D1" w14:textId="6A4947DC" w:rsidR="009C480D" w:rsidRDefault="009C480D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Immediate Appellate Authority</w:t>
      </w:r>
    </w:p>
    <w:p w14:paraId="1E40BBE6" w14:textId="1D212432" w:rsidR="009C480D" w:rsidRDefault="00FC57DA" w:rsidP="008E5810">
      <w:pPr>
        <w:spacing w:after="0"/>
        <w:ind w:left="567"/>
        <w:rPr>
          <w:lang w:eastAsia="x-none"/>
        </w:rPr>
      </w:pPr>
      <w:r w:rsidRPr="00A9213F">
        <w:rPr>
          <w:b/>
          <w:bCs/>
          <w:lang w:eastAsia="x-none"/>
        </w:rPr>
        <w:t>Rural</w:t>
      </w:r>
      <w:r w:rsidR="00FD4791">
        <w:rPr>
          <w:b/>
          <w:bCs/>
          <w:lang w:eastAsia="x-none"/>
        </w:rPr>
        <w:t>:</w:t>
      </w:r>
      <w:r>
        <w:rPr>
          <w:lang w:eastAsia="x-none"/>
        </w:rPr>
        <w:t xml:space="preserve"> Society for Elimination of Rural Poverty (SERP)</w:t>
      </w:r>
      <w:r w:rsidR="00E924C5">
        <w:rPr>
          <w:lang w:eastAsia="x-none"/>
        </w:rPr>
        <w:t xml:space="preserve"> – </w:t>
      </w:r>
      <w:r w:rsidR="007550D9">
        <w:rPr>
          <w:lang w:eastAsia="x-none"/>
        </w:rPr>
        <w:t xml:space="preserve">Community Coordinator (CC), </w:t>
      </w:r>
      <w:r w:rsidR="00D07479">
        <w:rPr>
          <w:lang w:eastAsia="x-none"/>
        </w:rPr>
        <w:t>Assistant Project Manager (APM)</w:t>
      </w:r>
      <w:r w:rsidR="00A9213F">
        <w:rPr>
          <w:lang w:eastAsia="x-none"/>
        </w:rPr>
        <w:t xml:space="preserve">, </w:t>
      </w:r>
      <w:r w:rsidR="00E924C5">
        <w:rPr>
          <w:lang w:eastAsia="x-none"/>
        </w:rPr>
        <w:t>Area Coordinator (AC)</w:t>
      </w:r>
      <w:r w:rsidR="00A9213F">
        <w:rPr>
          <w:lang w:eastAsia="x-none"/>
        </w:rPr>
        <w:t xml:space="preserve">, Project Director </w:t>
      </w:r>
      <w:r w:rsidR="009F47E5">
        <w:rPr>
          <w:lang w:eastAsia="x-none"/>
        </w:rPr>
        <w:t xml:space="preserve">(PD) </w:t>
      </w:r>
      <w:r w:rsidR="00A9213F">
        <w:rPr>
          <w:lang w:eastAsia="x-none"/>
        </w:rPr>
        <w:t>District Rural Development Agency (DRDA).</w:t>
      </w:r>
    </w:p>
    <w:p w14:paraId="02670F6C" w14:textId="2BC7025F" w:rsidR="00FC57DA" w:rsidRPr="009C480D" w:rsidRDefault="00FC57DA" w:rsidP="008E5810">
      <w:pPr>
        <w:spacing w:after="0"/>
        <w:ind w:left="567"/>
        <w:rPr>
          <w:lang w:eastAsia="x-none"/>
        </w:rPr>
      </w:pPr>
      <w:r w:rsidRPr="00E33663">
        <w:rPr>
          <w:b/>
          <w:bCs/>
          <w:lang w:eastAsia="x-none"/>
        </w:rPr>
        <w:t>Urban:</w:t>
      </w:r>
      <w:r>
        <w:rPr>
          <w:lang w:eastAsia="x-none"/>
        </w:rPr>
        <w:t xml:space="preserve"> Mission for Elimination of Poverty in Municipal Areas (MEPMA)</w:t>
      </w:r>
      <w:r w:rsidR="00E924C5">
        <w:rPr>
          <w:lang w:eastAsia="x-none"/>
        </w:rPr>
        <w:t xml:space="preserve"> </w:t>
      </w:r>
      <w:r w:rsidR="009D6969">
        <w:rPr>
          <w:lang w:eastAsia="x-none"/>
        </w:rPr>
        <w:t>–</w:t>
      </w:r>
      <w:r w:rsidR="00E924C5">
        <w:rPr>
          <w:lang w:eastAsia="x-none"/>
        </w:rPr>
        <w:t xml:space="preserve"> </w:t>
      </w:r>
      <w:r w:rsidR="007550D9">
        <w:rPr>
          <w:lang w:eastAsia="x-none"/>
        </w:rPr>
        <w:t xml:space="preserve">Community Organiser (CO), </w:t>
      </w:r>
      <w:r w:rsidR="009D6969">
        <w:rPr>
          <w:lang w:eastAsia="x-none"/>
        </w:rPr>
        <w:t>C</w:t>
      </w:r>
      <w:r w:rsidR="00E4015D">
        <w:rPr>
          <w:lang w:eastAsia="x-none"/>
        </w:rPr>
        <w:t>ity Mission Manager (CMM)</w:t>
      </w:r>
      <w:r w:rsidR="009F47E5">
        <w:rPr>
          <w:lang w:eastAsia="x-none"/>
        </w:rPr>
        <w:t>, Project Director (PD).</w:t>
      </w:r>
    </w:p>
    <w:p w14:paraId="36E015EB" w14:textId="42852403" w:rsidR="00637A97" w:rsidRPr="007B7B3B" w:rsidRDefault="00637A97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5528"/>
      </w:tblGrid>
      <w:tr w:rsidR="00A31053" w:rsidRPr="00A31053" w14:paraId="70873A19" w14:textId="77777777" w:rsidTr="00880635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4DB5B37C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EB37117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5065F6A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4E4549" w:rsidRPr="00B3769F" w14:paraId="08E0F188" w14:textId="77777777" w:rsidTr="00880635">
        <w:trPr>
          <w:trHeight w:val="390"/>
          <w:tblHeader/>
        </w:trPr>
        <w:tc>
          <w:tcPr>
            <w:tcW w:w="709" w:type="dxa"/>
            <w:vAlign w:val="center"/>
          </w:tcPr>
          <w:p w14:paraId="0ECCD40F" w14:textId="77777777" w:rsidR="004E4549" w:rsidRPr="00F662DA" w:rsidRDefault="004E4549" w:rsidP="00D7264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119" w:type="dxa"/>
            <w:vAlign w:val="center"/>
          </w:tcPr>
          <w:p w14:paraId="62F00A68" w14:textId="187921D8" w:rsidR="004E4549" w:rsidRPr="00F662DA" w:rsidRDefault="006B12C9" w:rsidP="00A12726">
            <w:pPr>
              <w:spacing w:after="0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YSR</w:t>
            </w:r>
            <w:r w:rsidR="00B8055A">
              <w:rPr>
                <w:rFonts w:asciiTheme="minorHAnsi" w:hAnsiTheme="minorHAnsi" w:cstheme="minorHAnsi"/>
              </w:rPr>
              <w:t xml:space="preserve"> Aa</w:t>
            </w:r>
            <w:r w:rsidR="00002D75">
              <w:rPr>
                <w:rFonts w:asciiTheme="minorHAnsi" w:hAnsiTheme="minorHAnsi" w:cstheme="minorHAnsi"/>
              </w:rPr>
              <w:t>sara</w:t>
            </w:r>
            <w:r w:rsidR="00B8055A">
              <w:rPr>
                <w:rFonts w:asciiTheme="minorHAnsi" w:hAnsiTheme="minorHAnsi" w:cstheme="minorHAnsi"/>
              </w:rPr>
              <w:t xml:space="preserve"> </w:t>
            </w:r>
            <w:r w:rsidRPr="00F662DA">
              <w:rPr>
                <w:rFonts w:asciiTheme="minorHAnsi" w:hAnsiTheme="minorHAnsi" w:cstheme="minorHAnsi"/>
              </w:rPr>
              <w:t>Scheme GO</w:t>
            </w:r>
            <w:r w:rsidR="00BB4FBD"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5528" w:type="dxa"/>
            <w:vAlign w:val="center"/>
          </w:tcPr>
          <w:p w14:paraId="2DCC1225" w14:textId="3CC73D83" w:rsidR="004E4549" w:rsidRPr="00F662DA" w:rsidRDefault="003E1941" w:rsidP="00A12726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662DA">
              <w:rPr>
                <w:rFonts w:asciiTheme="minorHAnsi" w:hAnsiTheme="minorHAnsi" w:cstheme="minorHAnsi"/>
                <w:bCs/>
              </w:rPr>
              <w:t>G.O.M</w:t>
            </w:r>
            <w:r w:rsidR="00002D75">
              <w:rPr>
                <w:rFonts w:asciiTheme="minorHAnsi" w:hAnsiTheme="minorHAnsi" w:cstheme="minorHAnsi"/>
                <w:bCs/>
              </w:rPr>
              <w:t>s</w:t>
            </w:r>
            <w:r w:rsidRPr="00F662DA">
              <w:rPr>
                <w:rFonts w:asciiTheme="minorHAnsi" w:hAnsiTheme="minorHAnsi" w:cstheme="minorHAnsi"/>
                <w:bCs/>
              </w:rPr>
              <w:t>. No.</w:t>
            </w:r>
            <w:r w:rsidR="00002D75">
              <w:rPr>
                <w:rFonts w:asciiTheme="minorHAnsi" w:hAnsiTheme="minorHAnsi" w:cstheme="minorHAnsi"/>
                <w:bCs/>
              </w:rPr>
              <w:t>: 654</w:t>
            </w:r>
            <w:r w:rsidR="00BB4FBD">
              <w:rPr>
                <w:rFonts w:asciiTheme="minorHAnsi" w:hAnsiTheme="minorHAnsi" w:cstheme="minorHAnsi"/>
                <w:bCs/>
              </w:rPr>
              <w:t xml:space="preserve"> &amp; 655</w:t>
            </w:r>
            <w:r w:rsidRPr="00F662DA">
              <w:rPr>
                <w:rFonts w:asciiTheme="minorHAnsi" w:hAnsiTheme="minorHAnsi" w:cstheme="minorHAnsi"/>
                <w:bCs/>
              </w:rPr>
              <w:t xml:space="preserve">, Dated: </w:t>
            </w:r>
            <w:r w:rsidR="00002D75">
              <w:rPr>
                <w:rFonts w:asciiTheme="minorHAnsi" w:hAnsiTheme="minorHAnsi" w:cstheme="minorHAnsi"/>
                <w:bCs/>
              </w:rPr>
              <w:t>21</w:t>
            </w:r>
            <w:r>
              <w:rPr>
                <w:rFonts w:asciiTheme="minorHAnsi" w:hAnsiTheme="minorHAnsi" w:cstheme="minorHAnsi"/>
                <w:bCs/>
              </w:rPr>
              <w:t>-0</w:t>
            </w:r>
            <w:r w:rsidR="00002D75">
              <w:rPr>
                <w:rFonts w:asciiTheme="minorHAnsi" w:hAnsiTheme="minorHAnsi" w:cstheme="minorHAnsi"/>
                <w:bCs/>
              </w:rPr>
              <w:t>8</w:t>
            </w:r>
            <w:r>
              <w:rPr>
                <w:rFonts w:asciiTheme="minorHAnsi" w:hAnsiTheme="minorHAnsi" w:cstheme="minorHAnsi"/>
                <w:bCs/>
              </w:rPr>
              <w:t>-20</w:t>
            </w:r>
            <w:r w:rsidR="00002D75">
              <w:rPr>
                <w:rFonts w:asciiTheme="minorHAnsi" w:hAnsiTheme="minorHAnsi" w:cstheme="minorHAnsi"/>
                <w:bCs/>
              </w:rPr>
              <w:t>20</w:t>
            </w:r>
            <w:r w:rsidR="00BB4FBD">
              <w:rPr>
                <w:rFonts w:asciiTheme="minorHAnsi" w:hAnsiTheme="minorHAnsi" w:cstheme="minorHAnsi"/>
                <w:bCs/>
              </w:rPr>
              <w:t xml:space="preserve"> &amp; 22-08-2020</w:t>
            </w:r>
          </w:p>
        </w:tc>
      </w:tr>
    </w:tbl>
    <w:p w14:paraId="780B24C8" w14:textId="107FC60A" w:rsidR="00637A97" w:rsidRPr="007B7B3B" w:rsidRDefault="00B3769F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bookmarkStart w:id="0" w:name="_Toc488679069"/>
      <w:r w:rsidRPr="007B7B3B">
        <w:rPr>
          <w:rFonts w:cs="Calibri Light"/>
        </w:rPr>
        <w:t xml:space="preserve">G. O. </w:t>
      </w:r>
      <w:r w:rsidR="00637A97" w:rsidRPr="007B7B3B">
        <w:rPr>
          <w:rFonts w:cs="Calibri Light"/>
        </w:rPr>
        <w:t>Amendment History</w:t>
      </w:r>
      <w:bookmarkEnd w:id="0"/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559"/>
        <w:gridCol w:w="6521"/>
      </w:tblGrid>
      <w:tr w:rsidR="00A31053" w:rsidRPr="00A31053" w14:paraId="1EB55C63" w14:textId="77777777" w:rsidTr="004F1933">
        <w:trPr>
          <w:trHeight w:val="464"/>
        </w:trPr>
        <w:tc>
          <w:tcPr>
            <w:tcW w:w="1276" w:type="dxa"/>
            <w:shd w:val="clear" w:color="auto" w:fill="auto"/>
            <w:vAlign w:val="center"/>
          </w:tcPr>
          <w:p w14:paraId="5E8EF1BC" w14:textId="76446A8B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</w:t>
            </w:r>
            <w:r w:rsidR="006861BA"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.</w:t>
            </w: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 xml:space="preserve"> N</w:t>
            </w:r>
            <w:r w:rsidR="006861BA"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o.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DC947C" w14:textId="77777777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Revision Date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5393510" w14:textId="77777777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Amendment Details</w:t>
            </w:r>
          </w:p>
        </w:tc>
      </w:tr>
      <w:tr w:rsidR="009A724D" w:rsidRPr="00B3769F" w14:paraId="418E5972" w14:textId="77777777" w:rsidTr="004F1933">
        <w:trPr>
          <w:trHeight w:val="287"/>
        </w:trPr>
        <w:tc>
          <w:tcPr>
            <w:tcW w:w="1276" w:type="dxa"/>
            <w:shd w:val="clear" w:color="auto" w:fill="auto"/>
            <w:vAlign w:val="center"/>
          </w:tcPr>
          <w:p w14:paraId="2EA616EF" w14:textId="61B3128E" w:rsidR="009A724D" w:rsidRPr="00F662DA" w:rsidRDefault="009A724D" w:rsidP="00491750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CAA7EA" w14:textId="2DDBC1D4" w:rsidR="009A724D" w:rsidRPr="00F662DA" w:rsidRDefault="009A724D" w:rsidP="00491750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5D9894B9" w14:textId="62A7BF99" w:rsidR="009A724D" w:rsidRPr="00B9053B" w:rsidRDefault="009A724D" w:rsidP="00D130DB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0E865136" w14:textId="7B20280E" w:rsidR="009E3F27" w:rsidRPr="007B7B3B" w:rsidRDefault="00B3769F" w:rsidP="00A83FA5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 xml:space="preserve">SOP </w:t>
      </w:r>
      <w:r w:rsidR="009E3F27" w:rsidRPr="007B7B3B">
        <w:rPr>
          <w:rFonts w:cs="Calibri Light"/>
        </w:rPr>
        <w:t>Amendment History</w:t>
      </w: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1563"/>
        <w:gridCol w:w="6521"/>
      </w:tblGrid>
      <w:tr w:rsidR="00A31053" w:rsidRPr="00A31053" w14:paraId="1D90F219" w14:textId="77777777" w:rsidTr="00491750">
        <w:trPr>
          <w:trHeight w:val="464"/>
        </w:trPr>
        <w:tc>
          <w:tcPr>
            <w:tcW w:w="1272" w:type="dxa"/>
            <w:shd w:val="clear" w:color="auto" w:fill="auto"/>
            <w:vAlign w:val="center"/>
          </w:tcPr>
          <w:p w14:paraId="11A82C45" w14:textId="77777777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Rev. No.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BB6FF0C" w14:textId="75D33BBD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Revision Date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663611A" w14:textId="77777777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Amendment Details</w:t>
            </w:r>
          </w:p>
        </w:tc>
      </w:tr>
      <w:tr w:rsidR="00B3769F" w:rsidRPr="00B3769F" w14:paraId="19613B1D" w14:textId="77777777" w:rsidTr="00491750">
        <w:trPr>
          <w:trHeight w:val="287"/>
        </w:trPr>
        <w:tc>
          <w:tcPr>
            <w:tcW w:w="1272" w:type="dxa"/>
            <w:shd w:val="clear" w:color="auto" w:fill="auto"/>
            <w:vAlign w:val="center"/>
          </w:tcPr>
          <w:p w14:paraId="5CA45FC7" w14:textId="192E493C" w:rsidR="00B3769F" w:rsidRPr="00F662DA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14:paraId="28FB4610" w14:textId="5183CC0B" w:rsidR="00B3769F" w:rsidRPr="00F662DA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4ABB9573" w14:textId="77777777" w:rsidR="00B3769F" w:rsidRPr="00B3769F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1679C30" w14:textId="71ED38A9" w:rsidR="001E04F0" w:rsidRPr="00292CC1" w:rsidRDefault="00B86752" w:rsidP="00B86752">
      <w:pPr>
        <w:pStyle w:val="Heading2"/>
        <w:rPr>
          <w:noProof/>
          <w:color w:val="FF0000"/>
        </w:rPr>
      </w:pPr>
      <w:r>
        <w:rPr>
          <w:noProof/>
          <w:lang w:val="en-US"/>
        </w:rPr>
        <w:t xml:space="preserve">   </w:t>
      </w:r>
      <w:r w:rsidRPr="006E044D">
        <w:rPr>
          <w:noProof/>
          <w:lang w:val="en-US"/>
        </w:rPr>
        <w:t>9.</w:t>
      </w:r>
      <w:r>
        <w:rPr>
          <w:noProof/>
          <w:lang w:val="en-US"/>
        </w:rPr>
        <w:t xml:space="preserve">   </w:t>
      </w:r>
      <w:r w:rsidR="001E04F0" w:rsidRPr="000C411E">
        <w:rPr>
          <w:noProof/>
        </w:rPr>
        <w:t>Contact for Technical Issues</w:t>
      </w:r>
    </w:p>
    <w:p w14:paraId="16054EFB" w14:textId="7BB505B1" w:rsidR="00A34205" w:rsidRPr="000E1DE8" w:rsidRDefault="001E04F0" w:rsidP="000E1DE8">
      <w:pPr>
        <w:pStyle w:val="ListParagraph"/>
        <w:numPr>
          <w:ilvl w:val="0"/>
          <w:numId w:val="12"/>
        </w:numPr>
        <w:rPr>
          <w:bCs/>
          <w:noProof/>
          <w:lang w:eastAsia="en-IN"/>
        </w:rPr>
      </w:pPr>
      <w:r w:rsidRPr="001E04F0">
        <w:t xml:space="preserve">Citizens can </w:t>
      </w:r>
      <w:r w:rsidR="001F521D">
        <w:t>call</w:t>
      </w:r>
      <w:r w:rsidR="00F75619" w:rsidRPr="000E1DE8">
        <w:rPr>
          <w:b/>
          <w:noProof/>
          <w:color w:val="FF0000"/>
          <w:lang w:eastAsia="en-IN"/>
        </w:rPr>
        <w:t xml:space="preserve"> </w:t>
      </w:r>
      <w:r w:rsidR="007B126A" w:rsidRPr="000E1DE8">
        <w:rPr>
          <w:bCs/>
          <w:noProof/>
          <w:lang w:eastAsia="en-IN"/>
        </w:rPr>
        <w:t>SERP</w:t>
      </w:r>
      <w:r w:rsidR="00F75619" w:rsidRPr="000E1DE8">
        <w:rPr>
          <w:bCs/>
          <w:noProof/>
          <w:lang w:eastAsia="en-IN"/>
        </w:rPr>
        <w:t xml:space="preserve">: </w:t>
      </w:r>
      <w:r w:rsidR="007B126A" w:rsidRPr="000E1DE8">
        <w:rPr>
          <w:bCs/>
          <w:noProof/>
          <w:lang w:eastAsia="en-IN"/>
        </w:rPr>
        <w:t>0866-2410017/18</w:t>
      </w:r>
      <w:r w:rsidR="00F75619" w:rsidRPr="000E1DE8">
        <w:rPr>
          <w:b/>
          <w:noProof/>
          <w:lang w:eastAsia="en-IN"/>
        </w:rPr>
        <w:t>;</w:t>
      </w:r>
      <w:r w:rsidR="00F75619" w:rsidRPr="000E1DE8">
        <w:rPr>
          <w:b/>
          <w:noProof/>
          <w:color w:val="FF0000"/>
          <w:lang w:eastAsia="en-IN"/>
        </w:rPr>
        <w:t xml:space="preserve"> </w:t>
      </w:r>
      <w:r w:rsidR="007B126A" w:rsidRPr="000E1DE8">
        <w:rPr>
          <w:bCs/>
          <w:noProof/>
          <w:lang w:eastAsia="en-IN"/>
        </w:rPr>
        <w:t>MEPMA</w:t>
      </w:r>
      <w:r w:rsidR="00341A9A">
        <w:rPr>
          <w:bCs/>
          <w:noProof/>
          <w:lang w:eastAsia="en-IN"/>
        </w:rPr>
        <w:t xml:space="preserve">: </w:t>
      </w:r>
      <w:r w:rsidR="007B126A" w:rsidRPr="000E1DE8">
        <w:rPr>
          <w:bCs/>
          <w:noProof/>
          <w:lang w:eastAsia="en-IN"/>
        </w:rPr>
        <w:t>0863-2347302 (or)</w:t>
      </w:r>
      <w:r w:rsidR="00FD7E01" w:rsidRPr="000E1DE8">
        <w:rPr>
          <w:bCs/>
          <w:noProof/>
          <w:lang w:eastAsia="en-IN"/>
        </w:rPr>
        <w:t xml:space="preserve"> </w:t>
      </w:r>
      <w:r w:rsidR="00E10603" w:rsidRPr="000E1DE8">
        <w:rPr>
          <w:bCs/>
          <w:noProof/>
          <w:lang w:eastAsia="en-IN"/>
        </w:rPr>
        <w:t>email:</w:t>
      </w:r>
      <w:r w:rsidR="00FE6869">
        <w:rPr>
          <w:bCs/>
          <w:noProof/>
          <w:lang w:eastAsia="en-IN"/>
        </w:rPr>
        <w:t xml:space="preserve"> </w:t>
      </w:r>
      <w:hyperlink r:id="rId14" w:history="1">
        <w:r w:rsidR="00FE6869" w:rsidRPr="005230EE">
          <w:rPr>
            <w:rStyle w:val="Hyperlink"/>
            <w:bCs/>
            <w:noProof/>
            <w:lang w:eastAsia="en-IN"/>
          </w:rPr>
          <w:t>supportmepma@apmepma.gov.in</w:t>
        </w:r>
      </w:hyperlink>
      <w:r w:rsidR="00FE6869">
        <w:rPr>
          <w:bCs/>
          <w:noProof/>
          <w:lang w:eastAsia="en-IN"/>
        </w:rPr>
        <w:t xml:space="preserve"> </w:t>
      </w:r>
      <w:r w:rsidR="00880635" w:rsidRPr="00880635">
        <w:rPr>
          <w:rStyle w:val="Hyperlink"/>
          <w:bCs/>
          <w:noProof/>
          <w:color w:val="000000" w:themeColor="text1"/>
          <w:u w:val="none"/>
          <w:lang w:eastAsia="en-IN"/>
        </w:rPr>
        <w:t>(or)</w:t>
      </w:r>
      <w:r w:rsidR="00341A9A">
        <w:rPr>
          <w:rStyle w:val="Hyperlink"/>
          <w:bCs/>
          <w:noProof/>
          <w:color w:val="000000" w:themeColor="text1"/>
          <w:u w:val="none"/>
          <w:lang w:eastAsia="en-IN"/>
        </w:rPr>
        <w:t xml:space="preserve"> </w:t>
      </w:r>
      <w:hyperlink r:id="rId15" w:history="1">
        <w:r w:rsidR="00341A9A" w:rsidRPr="00A11F24">
          <w:rPr>
            <w:rStyle w:val="Hyperlink"/>
            <w:bCs/>
            <w:noProof/>
            <w:lang w:eastAsia="en-IN"/>
          </w:rPr>
          <w:t>director.bps.apserp1@gmail.com</w:t>
        </w:r>
      </w:hyperlink>
    </w:p>
    <w:p w14:paraId="0FABEB67" w14:textId="4158C57B" w:rsidR="00A34205" w:rsidRPr="00CD522D" w:rsidRDefault="00A34205" w:rsidP="00A34205">
      <w:pPr>
        <w:pStyle w:val="ListParagraph"/>
        <w:numPr>
          <w:ilvl w:val="0"/>
          <w:numId w:val="12"/>
        </w:numPr>
        <w:rPr>
          <w:bCs/>
          <w:noProof/>
          <w:lang w:eastAsia="en-IN"/>
        </w:rPr>
      </w:pPr>
      <w:r w:rsidRPr="001E04F0">
        <w:t xml:space="preserve">Citizens can </w:t>
      </w:r>
      <w:r>
        <w:t xml:space="preserve">call Spandana </w:t>
      </w:r>
      <w:r w:rsidRPr="001E04F0">
        <w:t>Toll Free No</w:t>
      </w:r>
      <w:r>
        <w:t xml:space="preserve">.: </w:t>
      </w:r>
      <w:r w:rsidRPr="001E04F0">
        <w:t>1</w:t>
      </w:r>
      <w:r>
        <w:t>902</w:t>
      </w:r>
      <w:r w:rsidRPr="001E04F0">
        <w:t xml:space="preserve"> for raising a grievance</w:t>
      </w:r>
      <w:r>
        <w:t>.</w:t>
      </w:r>
      <w:r w:rsidR="00880635">
        <w:t xml:space="preserve"> (or)</w:t>
      </w:r>
    </w:p>
    <w:p w14:paraId="743D5A0E" w14:textId="7A2451CF" w:rsidR="00CD522D" w:rsidRPr="006C2F5F" w:rsidRDefault="00880635" w:rsidP="00A34205">
      <w:pPr>
        <w:pStyle w:val="ListParagraph"/>
        <w:numPr>
          <w:ilvl w:val="0"/>
          <w:numId w:val="12"/>
        </w:numPr>
        <w:rPr>
          <w:bCs/>
          <w:noProof/>
          <w:lang w:eastAsia="en-IN"/>
        </w:rPr>
      </w:pPr>
      <w:r>
        <w:rPr>
          <w:bCs/>
          <w:noProof/>
          <w:lang w:eastAsia="en-IN"/>
        </w:rPr>
        <w:t xml:space="preserve">Connect with </w:t>
      </w:r>
      <w:r w:rsidR="006C2F5F">
        <w:rPr>
          <w:bCs/>
          <w:noProof/>
          <w:lang w:eastAsia="en-IN"/>
        </w:rPr>
        <w:t xml:space="preserve">SERP – The Nodal Officer </w:t>
      </w:r>
      <w:r w:rsidR="00F54AFD">
        <w:rPr>
          <w:bCs/>
          <w:noProof/>
          <w:lang w:eastAsia="en-IN"/>
        </w:rPr>
        <w:t xml:space="preserve">- </w:t>
      </w:r>
      <w:r w:rsidR="006C2F5F">
        <w:rPr>
          <w:bCs/>
          <w:noProof/>
          <w:lang w:eastAsia="en-IN"/>
        </w:rPr>
        <w:t xml:space="preserve">Project Director (PD) </w:t>
      </w:r>
      <w:r w:rsidR="006C2F5F">
        <w:rPr>
          <w:lang w:eastAsia="x-none"/>
        </w:rPr>
        <w:t>District Rural Development Agency (DRDA)</w:t>
      </w:r>
      <w:r w:rsidR="00595D13">
        <w:rPr>
          <w:lang w:eastAsia="x-none"/>
        </w:rPr>
        <w:t>.</w:t>
      </w:r>
      <w:r w:rsidR="00F54AFD">
        <w:rPr>
          <w:lang w:eastAsia="x-none"/>
        </w:rPr>
        <w:t xml:space="preserve"> (or)</w:t>
      </w:r>
    </w:p>
    <w:p w14:paraId="1D702CDA" w14:textId="0E4759C9" w:rsidR="006C2F5F" w:rsidRPr="00A34205" w:rsidRDefault="00F54AFD" w:rsidP="00A34205">
      <w:pPr>
        <w:pStyle w:val="ListParagraph"/>
        <w:numPr>
          <w:ilvl w:val="0"/>
          <w:numId w:val="12"/>
        </w:numPr>
        <w:rPr>
          <w:bCs/>
          <w:noProof/>
          <w:lang w:eastAsia="en-IN"/>
        </w:rPr>
      </w:pPr>
      <w:r>
        <w:rPr>
          <w:lang w:eastAsia="x-none"/>
        </w:rPr>
        <w:t xml:space="preserve">Connect with </w:t>
      </w:r>
      <w:r w:rsidR="006C2F5F">
        <w:rPr>
          <w:lang w:eastAsia="x-none"/>
        </w:rPr>
        <w:t xml:space="preserve">MEPMA – The Nodal </w:t>
      </w:r>
      <w:r w:rsidR="006C2F5F">
        <w:rPr>
          <w:bCs/>
          <w:noProof/>
          <w:lang w:eastAsia="en-IN"/>
        </w:rPr>
        <w:t xml:space="preserve">Officer </w:t>
      </w:r>
      <w:r>
        <w:rPr>
          <w:bCs/>
          <w:noProof/>
          <w:lang w:eastAsia="en-IN"/>
        </w:rPr>
        <w:t xml:space="preserve">- </w:t>
      </w:r>
      <w:r w:rsidR="006C2F5F">
        <w:rPr>
          <w:bCs/>
          <w:noProof/>
          <w:lang w:eastAsia="en-IN"/>
        </w:rPr>
        <w:t xml:space="preserve">Project Director (PD) </w:t>
      </w:r>
      <w:r w:rsidR="00046389">
        <w:rPr>
          <w:bCs/>
          <w:noProof/>
          <w:lang w:eastAsia="en-IN"/>
        </w:rPr>
        <w:t>Integrated Tribal Development Agency (ITDA).</w:t>
      </w:r>
    </w:p>
    <w:sectPr w:rsidR="006C2F5F" w:rsidRPr="00A34205" w:rsidSect="005C3913">
      <w:headerReference w:type="default" r:id="rId16"/>
      <w:footerReference w:type="default" r:id="rId17"/>
      <w:footerReference w:type="first" r:id="rId18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1F24B" w14:textId="77777777" w:rsidR="003B637F" w:rsidRDefault="003B637F" w:rsidP="00377972">
      <w:pPr>
        <w:spacing w:after="0" w:line="240" w:lineRule="auto"/>
      </w:pPr>
      <w:r>
        <w:separator/>
      </w:r>
    </w:p>
  </w:endnote>
  <w:endnote w:type="continuationSeparator" w:id="0">
    <w:p w14:paraId="2F0F9582" w14:textId="77777777" w:rsidR="003B637F" w:rsidRDefault="003B637F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2AE7DCB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4648C700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107310D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dd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mm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yy</w:t>
          </w:r>
        </w:p>
      </w:tc>
      <w:tc>
        <w:tcPr>
          <w:tcW w:w="1134" w:type="dxa"/>
          <w:vAlign w:val="center"/>
        </w:tcPr>
        <w:p w14:paraId="3BF1A8B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0E1A0F0" w14:textId="2FB78D2D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7D91DDFF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C0B6E44" w14:textId="066F70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5FFE81C9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866B470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05B4B3E3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065CDA1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Date (rev) – dd.mm.yy</w:t>
          </w:r>
        </w:p>
      </w:tc>
      <w:tc>
        <w:tcPr>
          <w:tcW w:w="1134" w:type="dxa"/>
          <w:vAlign w:val="center"/>
        </w:tcPr>
        <w:p w14:paraId="5C8E5BE0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5C6777AB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0FAF5ACA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6724F3F1" w14:textId="617B9F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3983E30B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EA847" w14:textId="77777777" w:rsidR="003B637F" w:rsidRDefault="003B637F" w:rsidP="00377972">
      <w:pPr>
        <w:spacing w:after="0" w:line="240" w:lineRule="auto"/>
      </w:pPr>
      <w:r>
        <w:separator/>
      </w:r>
    </w:p>
  </w:footnote>
  <w:footnote w:type="continuationSeparator" w:id="0">
    <w:p w14:paraId="60E7CD03" w14:textId="77777777" w:rsidR="003B637F" w:rsidRDefault="003B637F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8311"/>
    </w:tblGrid>
    <w:tr w:rsidR="005C3913" w:rsidRPr="00BE0B5C" w14:paraId="75F7F7B8" w14:textId="77777777" w:rsidTr="004401CF">
      <w:trPr>
        <w:trHeight w:val="699"/>
      </w:trPr>
      <w:tc>
        <w:tcPr>
          <w:tcW w:w="807" w:type="pct"/>
          <w:vMerge w:val="restart"/>
          <w:shd w:val="clear" w:color="auto" w:fill="auto"/>
          <w:vAlign w:val="center"/>
          <w:hideMark/>
        </w:tcPr>
        <w:p w14:paraId="312A7CA2" w14:textId="77777777" w:rsidR="005C3913" w:rsidRPr="00BE0B5C" w:rsidRDefault="005C3913" w:rsidP="005C3913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inline distT="0" distB="0" distL="0" distR="0" wp14:anchorId="765BBCBA" wp14:editId="386430DE">
                <wp:extent cx="735190" cy="792000"/>
                <wp:effectExtent l="0" t="0" r="8255" b="8255"/>
                <wp:docPr id="5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93" w:type="pct"/>
          <w:shd w:val="clear" w:color="auto" w:fill="auto"/>
          <w:vAlign w:val="center"/>
          <w:hideMark/>
        </w:tcPr>
        <w:p w14:paraId="45FC2A85" w14:textId="32E93527" w:rsidR="005C3913" w:rsidRPr="005C3913" w:rsidRDefault="009A5634" w:rsidP="005C3913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</w:pPr>
          <w:r w:rsidRPr="005C3913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5C3913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YSR </w:t>
          </w:r>
          <w:r w:rsidR="00C92DC1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Aa</w:t>
          </w:r>
          <w:r w:rsidR="00BF178C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sara</w:t>
          </w:r>
        </w:p>
      </w:tc>
    </w:tr>
    <w:tr w:rsidR="005C3913" w:rsidRPr="00BE0B5C" w14:paraId="7F979C7F" w14:textId="77777777" w:rsidTr="004401CF">
      <w:trPr>
        <w:trHeight w:val="707"/>
      </w:trPr>
      <w:tc>
        <w:tcPr>
          <w:tcW w:w="807" w:type="pct"/>
          <w:vMerge/>
          <w:shd w:val="clear" w:color="auto" w:fill="auto"/>
          <w:vAlign w:val="center"/>
          <w:hideMark/>
        </w:tcPr>
        <w:p w14:paraId="44E75204" w14:textId="77777777" w:rsidR="005C3913" w:rsidRPr="00BE0B5C" w:rsidRDefault="005C3913" w:rsidP="005C3913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193" w:type="pct"/>
          <w:shd w:val="clear" w:color="auto" w:fill="auto"/>
          <w:vAlign w:val="center"/>
          <w:hideMark/>
        </w:tcPr>
        <w:p w14:paraId="79424D2C" w14:textId="5ADF3A89" w:rsidR="005C3913" w:rsidRPr="005C3913" w:rsidRDefault="009A5634" w:rsidP="005C3913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STANDARD OPERATING PROCEDURE</w:t>
          </w:r>
        </w:p>
      </w:tc>
    </w:tr>
  </w:tbl>
  <w:p w14:paraId="122687EB" w14:textId="77777777" w:rsidR="005C3913" w:rsidRDefault="005C39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D670E"/>
    <w:multiLevelType w:val="hybridMultilevel"/>
    <w:tmpl w:val="367A48CC"/>
    <w:lvl w:ilvl="0" w:tplc="2EB2D66C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AFC15AE"/>
    <w:multiLevelType w:val="hybridMultilevel"/>
    <w:tmpl w:val="7DBC1C2C"/>
    <w:lvl w:ilvl="0" w:tplc="353A4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D6"/>
    <w:multiLevelType w:val="hybridMultilevel"/>
    <w:tmpl w:val="D87EFA20"/>
    <w:lvl w:ilvl="0" w:tplc="25B03F4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B828C1"/>
    <w:multiLevelType w:val="hybridMultilevel"/>
    <w:tmpl w:val="791C8498"/>
    <w:lvl w:ilvl="0" w:tplc="4BE2AA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mallCaps w:val="0"/>
        <w:color w:val="4472C4" w:themeColor="accent1"/>
        <w:spacing w:val="0"/>
        <w14:glow w14:rad="0">
          <w14:srgbClr w14:val="000000"/>
        </w14:glow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36E5A"/>
    <w:multiLevelType w:val="multilevel"/>
    <w:tmpl w:val="61E65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1C0C91"/>
    <w:multiLevelType w:val="hybridMultilevel"/>
    <w:tmpl w:val="4CE66CE2"/>
    <w:lvl w:ilvl="0" w:tplc="A7CA99E8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3E364DEF"/>
    <w:multiLevelType w:val="hybridMultilevel"/>
    <w:tmpl w:val="30300008"/>
    <w:lvl w:ilvl="0" w:tplc="58E6C2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852412"/>
    <w:multiLevelType w:val="hybridMultilevel"/>
    <w:tmpl w:val="DD66122C"/>
    <w:lvl w:ilvl="0" w:tplc="7A92C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56295"/>
    <w:multiLevelType w:val="hybridMultilevel"/>
    <w:tmpl w:val="2286B2C8"/>
    <w:lvl w:ilvl="0" w:tplc="353A4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F61D8"/>
    <w:multiLevelType w:val="hybridMultilevel"/>
    <w:tmpl w:val="70FCFF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C3A6D"/>
    <w:multiLevelType w:val="hybridMultilevel"/>
    <w:tmpl w:val="2F0C662C"/>
    <w:lvl w:ilvl="0" w:tplc="7A92C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A0F97"/>
    <w:multiLevelType w:val="hybridMultilevel"/>
    <w:tmpl w:val="8B944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253881">
    <w:abstractNumId w:val="9"/>
  </w:num>
  <w:num w:numId="2" w16cid:durableId="1809738517">
    <w:abstractNumId w:val="3"/>
  </w:num>
  <w:num w:numId="3" w16cid:durableId="53820257">
    <w:abstractNumId w:val="5"/>
  </w:num>
  <w:num w:numId="4" w16cid:durableId="2127890792">
    <w:abstractNumId w:val="2"/>
  </w:num>
  <w:num w:numId="5" w16cid:durableId="1921792173">
    <w:abstractNumId w:val="4"/>
  </w:num>
  <w:num w:numId="6" w16cid:durableId="1073428027">
    <w:abstractNumId w:val="6"/>
  </w:num>
  <w:num w:numId="7" w16cid:durableId="968323760">
    <w:abstractNumId w:val="0"/>
  </w:num>
  <w:num w:numId="8" w16cid:durableId="2021346297">
    <w:abstractNumId w:val="7"/>
  </w:num>
  <w:num w:numId="9" w16cid:durableId="1205141855">
    <w:abstractNumId w:val="10"/>
  </w:num>
  <w:num w:numId="10" w16cid:durableId="708533593">
    <w:abstractNumId w:val="11"/>
  </w:num>
  <w:num w:numId="11" w16cid:durableId="1922063693">
    <w:abstractNumId w:val="1"/>
  </w:num>
  <w:num w:numId="12" w16cid:durableId="155538793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5"/>
    <w:rsid w:val="00002D75"/>
    <w:rsid w:val="000037BA"/>
    <w:rsid w:val="00005B23"/>
    <w:rsid w:val="0000757F"/>
    <w:rsid w:val="000125BE"/>
    <w:rsid w:val="00013897"/>
    <w:rsid w:val="00014955"/>
    <w:rsid w:val="00020915"/>
    <w:rsid w:val="000243CF"/>
    <w:rsid w:val="00030A85"/>
    <w:rsid w:val="000364C4"/>
    <w:rsid w:val="00037D17"/>
    <w:rsid w:val="00041A79"/>
    <w:rsid w:val="00042467"/>
    <w:rsid w:val="00046389"/>
    <w:rsid w:val="00053C61"/>
    <w:rsid w:val="0005583B"/>
    <w:rsid w:val="000561BD"/>
    <w:rsid w:val="00057760"/>
    <w:rsid w:val="00061140"/>
    <w:rsid w:val="000611E8"/>
    <w:rsid w:val="00063071"/>
    <w:rsid w:val="000673D7"/>
    <w:rsid w:val="00070EB2"/>
    <w:rsid w:val="00072553"/>
    <w:rsid w:val="00076D61"/>
    <w:rsid w:val="00082E31"/>
    <w:rsid w:val="00085C3B"/>
    <w:rsid w:val="00087E7D"/>
    <w:rsid w:val="00092595"/>
    <w:rsid w:val="00097202"/>
    <w:rsid w:val="000A0484"/>
    <w:rsid w:val="000A1333"/>
    <w:rsid w:val="000A4A80"/>
    <w:rsid w:val="000B304C"/>
    <w:rsid w:val="000B6A96"/>
    <w:rsid w:val="000C411E"/>
    <w:rsid w:val="000C6BB9"/>
    <w:rsid w:val="000D1813"/>
    <w:rsid w:val="000D223F"/>
    <w:rsid w:val="000D3A67"/>
    <w:rsid w:val="000D65B3"/>
    <w:rsid w:val="000E1922"/>
    <w:rsid w:val="000E1DE8"/>
    <w:rsid w:val="000E5415"/>
    <w:rsid w:val="000E7055"/>
    <w:rsid w:val="000E7423"/>
    <w:rsid w:val="000F0FA9"/>
    <w:rsid w:val="001011B9"/>
    <w:rsid w:val="00101EB5"/>
    <w:rsid w:val="0010335F"/>
    <w:rsid w:val="0010516B"/>
    <w:rsid w:val="00121CCD"/>
    <w:rsid w:val="00125056"/>
    <w:rsid w:val="001255BC"/>
    <w:rsid w:val="00126385"/>
    <w:rsid w:val="00136892"/>
    <w:rsid w:val="00146768"/>
    <w:rsid w:val="00155F57"/>
    <w:rsid w:val="00161A95"/>
    <w:rsid w:val="001646D7"/>
    <w:rsid w:val="001649ED"/>
    <w:rsid w:val="00170852"/>
    <w:rsid w:val="001748FC"/>
    <w:rsid w:val="0017547A"/>
    <w:rsid w:val="00176C8A"/>
    <w:rsid w:val="00181001"/>
    <w:rsid w:val="001824F8"/>
    <w:rsid w:val="0018589F"/>
    <w:rsid w:val="00196ADB"/>
    <w:rsid w:val="001A124D"/>
    <w:rsid w:val="001B02E0"/>
    <w:rsid w:val="001B12C4"/>
    <w:rsid w:val="001B1337"/>
    <w:rsid w:val="001B3DDD"/>
    <w:rsid w:val="001B499F"/>
    <w:rsid w:val="001C3789"/>
    <w:rsid w:val="001C454E"/>
    <w:rsid w:val="001D114D"/>
    <w:rsid w:val="001E04F0"/>
    <w:rsid w:val="001E1ED0"/>
    <w:rsid w:val="001E3C53"/>
    <w:rsid w:val="001F3352"/>
    <w:rsid w:val="001F521D"/>
    <w:rsid w:val="001F6CD9"/>
    <w:rsid w:val="002151E5"/>
    <w:rsid w:val="0022336D"/>
    <w:rsid w:val="00223A78"/>
    <w:rsid w:val="00224C44"/>
    <w:rsid w:val="00225276"/>
    <w:rsid w:val="00231685"/>
    <w:rsid w:val="00231932"/>
    <w:rsid w:val="00232AAE"/>
    <w:rsid w:val="00241DF7"/>
    <w:rsid w:val="002473E7"/>
    <w:rsid w:val="002477A2"/>
    <w:rsid w:val="002550BB"/>
    <w:rsid w:val="002611B3"/>
    <w:rsid w:val="0026564A"/>
    <w:rsid w:val="00265934"/>
    <w:rsid w:val="00280989"/>
    <w:rsid w:val="00282478"/>
    <w:rsid w:val="00286085"/>
    <w:rsid w:val="002861CC"/>
    <w:rsid w:val="00292CC1"/>
    <w:rsid w:val="00297821"/>
    <w:rsid w:val="002A1CF2"/>
    <w:rsid w:val="002B12B4"/>
    <w:rsid w:val="002B53AA"/>
    <w:rsid w:val="002C0F70"/>
    <w:rsid w:val="002C1D2E"/>
    <w:rsid w:val="002C5E58"/>
    <w:rsid w:val="002C67E7"/>
    <w:rsid w:val="002D4A5A"/>
    <w:rsid w:val="002D4CAF"/>
    <w:rsid w:val="002E480B"/>
    <w:rsid w:val="002E5254"/>
    <w:rsid w:val="002E5CC7"/>
    <w:rsid w:val="002E619E"/>
    <w:rsid w:val="003018F4"/>
    <w:rsid w:val="003022C4"/>
    <w:rsid w:val="00307B41"/>
    <w:rsid w:val="00317304"/>
    <w:rsid w:val="00322303"/>
    <w:rsid w:val="00327900"/>
    <w:rsid w:val="0033345B"/>
    <w:rsid w:val="00341A9A"/>
    <w:rsid w:val="0034205F"/>
    <w:rsid w:val="00361842"/>
    <w:rsid w:val="00361E9D"/>
    <w:rsid w:val="00367C7B"/>
    <w:rsid w:val="00367FE8"/>
    <w:rsid w:val="0037523A"/>
    <w:rsid w:val="0037757F"/>
    <w:rsid w:val="00377972"/>
    <w:rsid w:val="003A3067"/>
    <w:rsid w:val="003A37AF"/>
    <w:rsid w:val="003A4B3C"/>
    <w:rsid w:val="003A65D3"/>
    <w:rsid w:val="003B3A01"/>
    <w:rsid w:val="003B3C3E"/>
    <w:rsid w:val="003B637F"/>
    <w:rsid w:val="003B759F"/>
    <w:rsid w:val="003B7BC5"/>
    <w:rsid w:val="003C36FA"/>
    <w:rsid w:val="003D02ED"/>
    <w:rsid w:val="003D2FF7"/>
    <w:rsid w:val="003D33F7"/>
    <w:rsid w:val="003D603A"/>
    <w:rsid w:val="003D77AD"/>
    <w:rsid w:val="003E1941"/>
    <w:rsid w:val="003E6DEE"/>
    <w:rsid w:val="003F0361"/>
    <w:rsid w:val="003F1C86"/>
    <w:rsid w:val="003F2522"/>
    <w:rsid w:val="00401091"/>
    <w:rsid w:val="00405204"/>
    <w:rsid w:val="00405D66"/>
    <w:rsid w:val="00406125"/>
    <w:rsid w:val="00414E53"/>
    <w:rsid w:val="00415C20"/>
    <w:rsid w:val="00416B8F"/>
    <w:rsid w:val="004238DA"/>
    <w:rsid w:val="00423EB2"/>
    <w:rsid w:val="00425DF9"/>
    <w:rsid w:val="00426636"/>
    <w:rsid w:val="0043065C"/>
    <w:rsid w:val="00432128"/>
    <w:rsid w:val="00441DD3"/>
    <w:rsid w:val="00443E65"/>
    <w:rsid w:val="00444FFD"/>
    <w:rsid w:val="00450AF0"/>
    <w:rsid w:val="00464B38"/>
    <w:rsid w:val="004704F8"/>
    <w:rsid w:val="004727FF"/>
    <w:rsid w:val="0048209B"/>
    <w:rsid w:val="00484CF0"/>
    <w:rsid w:val="00486164"/>
    <w:rsid w:val="00486E85"/>
    <w:rsid w:val="00491750"/>
    <w:rsid w:val="00494A6C"/>
    <w:rsid w:val="00495829"/>
    <w:rsid w:val="004B418F"/>
    <w:rsid w:val="004B42EC"/>
    <w:rsid w:val="004B602B"/>
    <w:rsid w:val="004B78B3"/>
    <w:rsid w:val="004C176E"/>
    <w:rsid w:val="004C3522"/>
    <w:rsid w:val="004C60E2"/>
    <w:rsid w:val="004C727A"/>
    <w:rsid w:val="004D7CA6"/>
    <w:rsid w:val="004E4549"/>
    <w:rsid w:val="004E4697"/>
    <w:rsid w:val="004F11D9"/>
    <w:rsid w:val="004F1933"/>
    <w:rsid w:val="004F2718"/>
    <w:rsid w:val="004F5049"/>
    <w:rsid w:val="0050303F"/>
    <w:rsid w:val="0050308A"/>
    <w:rsid w:val="00503453"/>
    <w:rsid w:val="0050564D"/>
    <w:rsid w:val="00506967"/>
    <w:rsid w:val="00516CEB"/>
    <w:rsid w:val="00521EC4"/>
    <w:rsid w:val="0053323B"/>
    <w:rsid w:val="005345E4"/>
    <w:rsid w:val="00537101"/>
    <w:rsid w:val="005400E6"/>
    <w:rsid w:val="00550F75"/>
    <w:rsid w:val="005535F4"/>
    <w:rsid w:val="005547BD"/>
    <w:rsid w:val="00554BC5"/>
    <w:rsid w:val="00562A2C"/>
    <w:rsid w:val="00564063"/>
    <w:rsid w:val="00574CCB"/>
    <w:rsid w:val="00581FAD"/>
    <w:rsid w:val="00587780"/>
    <w:rsid w:val="00595C50"/>
    <w:rsid w:val="00595D13"/>
    <w:rsid w:val="005A375F"/>
    <w:rsid w:val="005A3FE2"/>
    <w:rsid w:val="005A4FEA"/>
    <w:rsid w:val="005B0440"/>
    <w:rsid w:val="005B698F"/>
    <w:rsid w:val="005B7A18"/>
    <w:rsid w:val="005C3913"/>
    <w:rsid w:val="005C448B"/>
    <w:rsid w:val="005C4A4D"/>
    <w:rsid w:val="005C5263"/>
    <w:rsid w:val="005D29F1"/>
    <w:rsid w:val="005D4A1A"/>
    <w:rsid w:val="005D6722"/>
    <w:rsid w:val="005E6EF2"/>
    <w:rsid w:val="005F0F12"/>
    <w:rsid w:val="005F1834"/>
    <w:rsid w:val="005F5C18"/>
    <w:rsid w:val="005F6703"/>
    <w:rsid w:val="005F7982"/>
    <w:rsid w:val="00603BC7"/>
    <w:rsid w:val="0060489F"/>
    <w:rsid w:val="00604EBC"/>
    <w:rsid w:val="0060523D"/>
    <w:rsid w:val="006126AC"/>
    <w:rsid w:val="0061327E"/>
    <w:rsid w:val="00622D42"/>
    <w:rsid w:val="00630134"/>
    <w:rsid w:val="0063549C"/>
    <w:rsid w:val="00637A97"/>
    <w:rsid w:val="00644351"/>
    <w:rsid w:val="00645BCF"/>
    <w:rsid w:val="00647B66"/>
    <w:rsid w:val="006507C7"/>
    <w:rsid w:val="00655C9A"/>
    <w:rsid w:val="00664019"/>
    <w:rsid w:val="006659F3"/>
    <w:rsid w:val="00671D13"/>
    <w:rsid w:val="0067748C"/>
    <w:rsid w:val="00681AF2"/>
    <w:rsid w:val="00682CD3"/>
    <w:rsid w:val="00682F6C"/>
    <w:rsid w:val="00684506"/>
    <w:rsid w:val="006859EF"/>
    <w:rsid w:val="006861BA"/>
    <w:rsid w:val="006877E6"/>
    <w:rsid w:val="006A3BC4"/>
    <w:rsid w:val="006B0D82"/>
    <w:rsid w:val="006B12C9"/>
    <w:rsid w:val="006B1C5E"/>
    <w:rsid w:val="006B22D2"/>
    <w:rsid w:val="006B6606"/>
    <w:rsid w:val="006C2167"/>
    <w:rsid w:val="006C2601"/>
    <w:rsid w:val="006C2F5F"/>
    <w:rsid w:val="006C422E"/>
    <w:rsid w:val="006C576C"/>
    <w:rsid w:val="006D3254"/>
    <w:rsid w:val="006D5B92"/>
    <w:rsid w:val="006E044D"/>
    <w:rsid w:val="006E402C"/>
    <w:rsid w:val="006F3362"/>
    <w:rsid w:val="006F3C21"/>
    <w:rsid w:val="006F774D"/>
    <w:rsid w:val="006F7BF6"/>
    <w:rsid w:val="00707BF0"/>
    <w:rsid w:val="00714C62"/>
    <w:rsid w:val="00717140"/>
    <w:rsid w:val="0072778F"/>
    <w:rsid w:val="00731073"/>
    <w:rsid w:val="00732843"/>
    <w:rsid w:val="00734BB8"/>
    <w:rsid w:val="007440CC"/>
    <w:rsid w:val="00747C15"/>
    <w:rsid w:val="00751CF5"/>
    <w:rsid w:val="00752603"/>
    <w:rsid w:val="007550D9"/>
    <w:rsid w:val="0076407A"/>
    <w:rsid w:val="00771E33"/>
    <w:rsid w:val="0077358A"/>
    <w:rsid w:val="00773827"/>
    <w:rsid w:val="007830A2"/>
    <w:rsid w:val="00783468"/>
    <w:rsid w:val="00783681"/>
    <w:rsid w:val="00786893"/>
    <w:rsid w:val="007A048B"/>
    <w:rsid w:val="007A18CF"/>
    <w:rsid w:val="007A22A4"/>
    <w:rsid w:val="007B126A"/>
    <w:rsid w:val="007B7B28"/>
    <w:rsid w:val="007B7B3B"/>
    <w:rsid w:val="007C39B2"/>
    <w:rsid w:val="007C52FD"/>
    <w:rsid w:val="007D05A8"/>
    <w:rsid w:val="007D05B8"/>
    <w:rsid w:val="007D0930"/>
    <w:rsid w:val="007E0A2B"/>
    <w:rsid w:val="007E437C"/>
    <w:rsid w:val="007E4405"/>
    <w:rsid w:val="007E77B1"/>
    <w:rsid w:val="0080142E"/>
    <w:rsid w:val="00802411"/>
    <w:rsid w:val="00805E52"/>
    <w:rsid w:val="00814347"/>
    <w:rsid w:val="00822DF6"/>
    <w:rsid w:val="00825F86"/>
    <w:rsid w:val="008329DC"/>
    <w:rsid w:val="00832A73"/>
    <w:rsid w:val="008337D2"/>
    <w:rsid w:val="00835F0B"/>
    <w:rsid w:val="00837BF6"/>
    <w:rsid w:val="008579F2"/>
    <w:rsid w:val="00862C57"/>
    <w:rsid w:val="008670D3"/>
    <w:rsid w:val="008776E7"/>
    <w:rsid w:val="00880635"/>
    <w:rsid w:val="00882ED2"/>
    <w:rsid w:val="008837D3"/>
    <w:rsid w:val="008851E1"/>
    <w:rsid w:val="0088528C"/>
    <w:rsid w:val="008862B7"/>
    <w:rsid w:val="008879CD"/>
    <w:rsid w:val="00894BDF"/>
    <w:rsid w:val="00895F3A"/>
    <w:rsid w:val="008969FE"/>
    <w:rsid w:val="008B79B6"/>
    <w:rsid w:val="008C31D5"/>
    <w:rsid w:val="008C55B3"/>
    <w:rsid w:val="008D061C"/>
    <w:rsid w:val="008D0B3C"/>
    <w:rsid w:val="008E0D22"/>
    <w:rsid w:val="008E5810"/>
    <w:rsid w:val="008E5CFD"/>
    <w:rsid w:val="008F0993"/>
    <w:rsid w:val="008F43FB"/>
    <w:rsid w:val="009014FE"/>
    <w:rsid w:val="009049F4"/>
    <w:rsid w:val="00905EF4"/>
    <w:rsid w:val="00912FF5"/>
    <w:rsid w:val="00916669"/>
    <w:rsid w:val="00920A80"/>
    <w:rsid w:val="00925220"/>
    <w:rsid w:val="00940569"/>
    <w:rsid w:val="009410D9"/>
    <w:rsid w:val="00942C3B"/>
    <w:rsid w:val="00950005"/>
    <w:rsid w:val="00950954"/>
    <w:rsid w:val="00960EFA"/>
    <w:rsid w:val="009650F0"/>
    <w:rsid w:val="00965EF6"/>
    <w:rsid w:val="00983B62"/>
    <w:rsid w:val="00984BDE"/>
    <w:rsid w:val="0098537E"/>
    <w:rsid w:val="00985E62"/>
    <w:rsid w:val="00997B96"/>
    <w:rsid w:val="009A48D4"/>
    <w:rsid w:val="009A5634"/>
    <w:rsid w:val="009A724D"/>
    <w:rsid w:val="009B46B0"/>
    <w:rsid w:val="009B6F0D"/>
    <w:rsid w:val="009C480D"/>
    <w:rsid w:val="009D4876"/>
    <w:rsid w:val="009D4FC3"/>
    <w:rsid w:val="009D6707"/>
    <w:rsid w:val="009D6969"/>
    <w:rsid w:val="009D77E4"/>
    <w:rsid w:val="009E1B35"/>
    <w:rsid w:val="009E3F27"/>
    <w:rsid w:val="009E3F5D"/>
    <w:rsid w:val="009F2376"/>
    <w:rsid w:val="009F47E5"/>
    <w:rsid w:val="00A00C46"/>
    <w:rsid w:val="00A029DE"/>
    <w:rsid w:val="00A0506B"/>
    <w:rsid w:val="00A059D6"/>
    <w:rsid w:val="00A12726"/>
    <w:rsid w:val="00A127CE"/>
    <w:rsid w:val="00A17AC8"/>
    <w:rsid w:val="00A17FB4"/>
    <w:rsid w:val="00A21A31"/>
    <w:rsid w:val="00A31053"/>
    <w:rsid w:val="00A34205"/>
    <w:rsid w:val="00A42EE8"/>
    <w:rsid w:val="00A47A41"/>
    <w:rsid w:val="00A512F3"/>
    <w:rsid w:val="00A52460"/>
    <w:rsid w:val="00A5318B"/>
    <w:rsid w:val="00A55EA1"/>
    <w:rsid w:val="00A61187"/>
    <w:rsid w:val="00A648FC"/>
    <w:rsid w:val="00A721E7"/>
    <w:rsid w:val="00A76F63"/>
    <w:rsid w:val="00A80F8B"/>
    <w:rsid w:val="00A821E8"/>
    <w:rsid w:val="00A82B1F"/>
    <w:rsid w:val="00A83FA5"/>
    <w:rsid w:val="00A852B5"/>
    <w:rsid w:val="00A9047D"/>
    <w:rsid w:val="00A91061"/>
    <w:rsid w:val="00A9213F"/>
    <w:rsid w:val="00A92B8B"/>
    <w:rsid w:val="00A9575E"/>
    <w:rsid w:val="00AA65BA"/>
    <w:rsid w:val="00AB5478"/>
    <w:rsid w:val="00AC2C93"/>
    <w:rsid w:val="00AC5518"/>
    <w:rsid w:val="00AC6816"/>
    <w:rsid w:val="00AD203E"/>
    <w:rsid w:val="00AE0A2E"/>
    <w:rsid w:val="00AE1C4C"/>
    <w:rsid w:val="00AE2DB6"/>
    <w:rsid w:val="00AE5B04"/>
    <w:rsid w:val="00B047B2"/>
    <w:rsid w:val="00B1029D"/>
    <w:rsid w:val="00B24BE1"/>
    <w:rsid w:val="00B333CC"/>
    <w:rsid w:val="00B3769F"/>
    <w:rsid w:val="00B44B55"/>
    <w:rsid w:val="00B56A39"/>
    <w:rsid w:val="00B57B29"/>
    <w:rsid w:val="00B626FF"/>
    <w:rsid w:val="00B666B8"/>
    <w:rsid w:val="00B72F1F"/>
    <w:rsid w:val="00B8055A"/>
    <w:rsid w:val="00B86752"/>
    <w:rsid w:val="00B9053B"/>
    <w:rsid w:val="00B9139B"/>
    <w:rsid w:val="00B943FC"/>
    <w:rsid w:val="00BA2B7A"/>
    <w:rsid w:val="00BA3AF8"/>
    <w:rsid w:val="00BB0D45"/>
    <w:rsid w:val="00BB2CBA"/>
    <w:rsid w:val="00BB4FBD"/>
    <w:rsid w:val="00BB594B"/>
    <w:rsid w:val="00BB643C"/>
    <w:rsid w:val="00BC092E"/>
    <w:rsid w:val="00BC655A"/>
    <w:rsid w:val="00BC74FB"/>
    <w:rsid w:val="00BD1AB6"/>
    <w:rsid w:val="00BD36C4"/>
    <w:rsid w:val="00BD3E45"/>
    <w:rsid w:val="00BE2391"/>
    <w:rsid w:val="00BE4B70"/>
    <w:rsid w:val="00BE557C"/>
    <w:rsid w:val="00BF178C"/>
    <w:rsid w:val="00BF2045"/>
    <w:rsid w:val="00BF60CC"/>
    <w:rsid w:val="00C02B90"/>
    <w:rsid w:val="00C02FCA"/>
    <w:rsid w:val="00C05962"/>
    <w:rsid w:val="00C12641"/>
    <w:rsid w:val="00C16688"/>
    <w:rsid w:val="00C16D70"/>
    <w:rsid w:val="00C26B67"/>
    <w:rsid w:val="00C26BB9"/>
    <w:rsid w:val="00C3013F"/>
    <w:rsid w:val="00C30A25"/>
    <w:rsid w:val="00C32E54"/>
    <w:rsid w:val="00C3364A"/>
    <w:rsid w:val="00C34D1D"/>
    <w:rsid w:val="00C41C2E"/>
    <w:rsid w:val="00C543FB"/>
    <w:rsid w:val="00C550C7"/>
    <w:rsid w:val="00C61988"/>
    <w:rsid w:val="00C63FD6"/>
    <w:rsid w:val="00C64A89"/>
    <w:rsid w:val="00C67662"/>
    <w:rsid w:val="00C82C11"/>
    <w:rsid w:val="00C85297"/>
    <w:rsid w:val="00C85CC5"/>
    <w:rsid w:val="00C861E8"/>
    <w:rsid w:val="00C8675C"/>
    <w:rsid w:val="00C920F1"/>
    <w:rsid w:val="00C92DC1"/>
    <w:rsid w:val="00CA4143"/>
    <w:rsid w:val="00CA4853"/>
    <w:rsid w:val="00CA64D0"/>
    <w:rsid w:val="00CA742C"/>
    <w:rsid w:val="00CB3A02"/>
    <w:rsid w:val="00CB49FD"/>
    <w:rsid w:val="00CC7CD0"/>
    <w:rsid w:val="00CD1132"/>
    <w:rsid w:val="00CD522D"/>
    <w:rsid w:val="00CE045B"/>
    <w:rsid w:val="00CE395F"/>
    <w:rsid w:val="00CE62B6"/>
    <w:rsid w:val="00CF4D7E"/>
    <w:rsid w:val="00CF666C"/>
    <w:rsid w:val="00D05FB1"/>
    <w:rsid w:val="00D07479"/>
    <w:rsid w:val="00D130DB"/>
    <w:rsid w:val="00D167E4"/>
    <w:rsid w:val="00D22AC2"/>
    <w:rsid w:val="00D32F19"/>
    <w:rsid w:val="00D35740"/>
    <w:rsid w:val="00D42145"/>
    <w:rsid w:val="00D64000"/>
    <w:rsid w:val="00D71B42"/>
    <w:rsid w:val="00D72646"/>
    <w:rsid w:val="00D73D11"/>
    <w:rsid w:val="00D825ED"/>
    <w:rsid w:val="00D86045"/>
    <w:rsid w:val="00D97665"/>
    <w:rsid w:val="00DA0254"/>
    <w:rsid w:val="00DA630B"/>
    <w:rsid w:val="00DA7273"/>
    <w:rsid w:val="00DB31BE"/>
    <w:rsid w:val="00DB6409"/>
    <w:rsid w:val="00DB7618"/>
    <w:rsid w:val="00DC0117"/>
    <w:rsid w:val="00DC3993"/>
    <w:rsid w:val="00DC4981"/>
    <w:rsid w:val="00DD08DC"/>
    <w:rsid w:val="00DD1165"/>
    <w:rsid w:val="00DD2579"/>
    <w:rsid w:val="00DD4EF4"/>
    <w:rsid w:val="00DD4F4D"/>
    <w:rsid w:val="00DD5693"/>
    <w:rsid w:val="00DD7F80"/>
    <w:rsid w:val="00DE0DD0"/>
    <w:rsid w:val="00DE5433"/>
    <w:rsid w:val="00DF7420"/>
    <w:rsid w:val="00DF797E"/>
    <w:rsid w:val="00E01B1B"/>
    <w:rsid w:val="00E02C42"/>
    <w:rsid w:val="00E10223"/>
    <w:rsid w:val="00E10603"/>
    <w:rsid w:val="00E144AB"/>
    <w:rsid w:val="00E14915"/>
    <w:rsid w:val="00E14E69"/>
    <w:rsid w:val="00E15140"/>
    <w:rsid w:val="00E211B9"/>
    <w:rsid w:val="00E312ED"/>
    <w:rsid w:val="00E32345"/>
    <w:rsid w:val="00E33663"/>
    <w:rsid w:val="00E34125"/>
    <w:rsid w:val="00E4015D"/>
    <w:rsid w:val="00E408A2"/>
    <w:rsid w:val="00E47B93"/>
    <w:rsid w:val="00E52C21"/>
    <w:rsid w:val="00E565C2"/>
    <w:rsid w:val="00E6078D"/>
    <w:rsid w:val="00E630DE"/>
    <w:rsid w:val="00E74B4D"/>
    <w:rsid w:val="00E8144F"/>
    <w:rsid w:val="00E8631A"/>
    <w:rsid w:val="00E919C4"/>
    <w:rsid w:val="00E924C5"/>
    <w:rsid w:val="00E93670"/>
    <w:rsid w:val="00EA5871"/>
    <w:rsid w:val="00EB2A3F"/>
    <w:rsid w:val="00EC740D"/>
    <w:rsid w:val="00EC7B65"/>
    <w:rsid w:val="00ED3FCE"/>
    <w:rsid w:val="00ED4B49"/>
    <w:rsid w:val="00ED757F"/>
    <w:rsid w:val="00EE336A"/>
    <w:rsid w:val="00EE38A0"/>
    <w:rsid w:val="00EE4B4D"/>
    <w:rsid w:val="00EE72C8"/>
    <w:rsid w:val="00EF7109"/>
    <w:rsid w:val="00EF7896"/>
    <w:rsid w:val="00F11BB2"/>
    <w:rsid w:val="00F21618"/>
    <w:rsid w:val="00F4741E"/>
    <w:rsid w:val="00F50F29"/>
    <w:rsid w:val="00F54AFD"/>
    <w:rsid w:val="00F63BA4"/>
    <w:rsid w:val="00F662DA"/>
    <w:rsid w:val="00F66CB8"/>
    <w:rsid w:val="00F67640"/>
    <w:rsid w:val="00F67D83"/>
    <w:rsid w:val="00F70BC4"/>
    <w:rsid w:val="00F70BDB"/>
    <w:rsid w:val="00F75619"/>
    <w:rsid w:val="00F764E8"/>
    <w:rsid w:val="00F8011C"/>
    <w:rsid w:val="00F856DA"/>
    <w:rsid w:val="00F86F03"/>
    <w:rsid w:val="00F91F68"/>
    <w:rsid w:val="00F97BC5"/>
    <w:rsid w:val="00FA4995"/>
    <w:rsid w:val="00FC13EE"/>
    <w:rsid w:val="00FC180E"/>
    <w:rsid w:val="00FC440A"/>
    <w:rsid w:val="00FC491C"/>
    <w:rsid w:val="00FC57DA"/>
    <w:rsid w:val="00FD16C4"/>
    <w:rsid w:val="00FD1D3E"/>
    <w:rsid w:val="00FD4791"/>
    <w:rsid w:val="00FD6AA7"/>
    <w:rsid w:val="00FD7E01"/>
    <w:rsid w:val="00FE07A3"/>
    <w:rsid w:val="00FE474D"/>
    <w:rsid w:val="00FE618D"/>
    <w:rsid w:val="00FE6869"/>
    <w:rsid w:val="00FF00F1"/>
    <w:rsid w:val="00FF405E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0FB2A"/>
  <w15:chartTrackingRefBased/>
  <w15:docId w15:val="{FAE4D741-B348-4E81-AE14-5B999CE9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A80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20A80"/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B54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1E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irector.bps.apserp1@gmail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upportmepma@apmepma.gov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1128</TotalTime>
  <Pages>4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316</cp:revision>
  <cp:lastPrinted>2017-11-02T18:33:00Z</cp:lastPrinted>
  <dcterms:created xsi:type="dcterms:W3CDTF">2022-04-25T09:09:00Z</dcterms:created>
  <dcterms:modified xsi:type="dcterms:W3CDTF">2022-06-01T12:29:00Z</dcterms:modified>
</cp:coreProperties>
</file>